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28"/>
      </w:tblGrid>
      <w:tr w:rsidR="001A3FA8" w:rsidRPr="001A609E" w14:paraId="4DCE5DFE" w14:textId="77777777" w:rsidTr="00706053">
        <w:tc>
          <w:tcPr>
            <w:tcW w:w="10728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041360F4" w14:textId="77777777" w:rsidR="002758BC" w:rsidRDefault="0027537C" w:rsidP="00D418DD">
            <w:pPr>
              <w:pStyle w:val="Heading4"/>
              <w:jc w:val="right"/>
            </w:pPr>
            <w:r w:rsidRPr="00224007">
              <w:rPr>
                <w:noProof/>
                <w:lang w:val="en-ZA" w:eastAsia="en-ZA"/>
              </w:rPr>
              <w:drawing>
                <wp:anchor distT="0" distB="0" distL="114300" distR="114300" simplePos="0" relativeHeight="251658240" behindDoc="0" locked="0" layoutInCell="1" allowOverlap="1" wp14:anchorId="7E51445B" wp14:editId="0EB83FE3">
                  <wp:simplePos x="0" y="0"/>
                  <wp:positionH relativeFrom="column">
                    <wp:posOffset>2491105</wp:posOffset>
                  </wp:positionH>
                  <wp:positionV relativeFrom="paragraph">
                    <wp:posOffset>-9525</wp:posOffset>
                  </wp:positionV>
                  <wp:extent cx="1385512" cy="1276350"/>
                  <wp:effectExtent l="0" t="0" r="5715" b="0"/>
                  <wp:wrapNone/>
                  <wp:docPr id="61" name="Picture 61" descr="Picture%20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%20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5512" cy="1276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67B1953" w14:textId="77777777" w:rsidR="00D418DD" w:rsidRDefault="00D418DD" w:rsidP="00D418DD"/>
          <w:p w14:paraId="6B877731" w14:textId="77777777" w:rsidR="00D418DD" w:rsidRPr="00D418DD" w:rsidRDefault="00D418DD" w:rsidP="00D418DD"/>
          <w:p w14:paraId="46F47E53" w14:textId="77777777" w:rsidR="002758BC" w:rsidRDefault="002758BC" w:rsidP="002758BC">
            <w:pPr>
              <w:pStyle w:val="Heading4"/>
            </w:pPr>
          </w:p>
          <w:p w14:paraId="2C9F02CE" w14:textId="77777777" w:rsidR="0027537C" w:rsidRDefault="0027537C" w:rsidP="002758BC">
            <w:pPr>
              <w:pStyle w:val="NoSpacing"/>
              <w:jc w:val="center"/>
              <w:rPr>
                <w:b/>
                <w:bCs/>
                <w:sz w:val="30"/>
                <w:szCs w:val="30"/>
                <w:lang w:val="en-ZA"/>
              </w:rPr>
            </w:pPr>
          </w:p>
          <w:p w14:paraId="6B3B6BB4" w14:textId="77777777" w:rsidR="002758BC" w:rsidRPr="0071141A" w:rsidRDefault="002758BC" w:rsidP="002758BC">
            <w:pPr>
              <w:pStyle w:val="NoSpacing"/>
              <w:jc w:val="center"/>
              <w:rPr>
                <w:rFonts w:ascii="Arial" w:hAnsi="Arial"/>
                <w:b/>
                <w:bCs/>
                <w:sz w:val="24"/>
                <w:szCs w:val="24"/>
                <w:lang w:val="en-ZA"/>
              </w:rPr>
            </w:pPr>
            <w:r w:rsidRPr="0071141A">
              <w:rPr>
                <w:rFonts w:ascii="Arial" w:hAnsi="Arial"/>
                <w:b/>
                <w:bCs/>
                <w:sz w:val="24"/>
                <w:szCs w:val="24"/>
                <w:lang w:val="en-ZA"/>
              </w:rPr>
              <w:t>BEAUFORT-WES(T)</w:t>
            </w:r>
          </w:p>
          <w:p w14:paraId="619FD48C" w14:textId="77777777" w:rsidR="002758BC" w:rsidRPr="0071141A" w:rsidRDefault="002758BC" w:rsidP="002758BC">
            <w:pPr>
              <w:pStyle w:val="NoSpacing"/>
              <w:jc w:val="center"/>
              <w:rPr>
                <w:rFonts w:ascii="Arial" w:hAnsi="Arial"/>
                <w:b/>
                <w:bCs/>
                <w:sz w:val="24"/>
                <w:szCs w:val="24"/>
                <w:lang w:val="en-ZA"/>
              </w:rPr>
            </w:pPr>
            <w:r w:rsidRPr="0071141A">
              <w:rPr>
                <w:rFonts w:ascii="Arial" w:hAnsi="Arial"/>
                <w:b/>
                <w:bCs/>
                <w:sz w:val="24"/>
                <w:szCs w:val="24"/>
                <w:lang w:val="en-ZA"/>
              </w:rPr>
              <w:t>MUNISIPALITEIT // MUNICIPALITY</w:t>
            </w:r>
          </w:p>
          <w:p w14:paraId="4BA9D7F3" w14:textId="77777777" w:rsidR="00FB6475" w:rsidRPr="001A609E" w:rsidRDefault="00FB6475" w:rsidP="0027537C">
            <w:pPr>
              <w:jc w:val="center"/>
              <w:rPr>
                <w:rFonts w:ascii="Century Gothic" w:hAnsi="Century Gothic"/>
                <w:b/>
                <w:sz w:val="32"/>
                <w:szCs w:val="32"/>
              </w:rPr>
            </w:pPr>
          </w:p>
        </w:tc>
      </w:tr>
      <w:tr w:rsidR="008F2ECB" w:rsidRPr="001A609E" w14:paraId="0D68751F" w14:textId="77777777" w:rsidTr="00F76730">
        <w:tc>
          <w:tcPr>
            <w:tcW w:w="10728" w:type="dxa"/>
            <w:shd w:val="clear" w:color="auto" w:fill="BFBFBF"/>
          </w:tcPr>
          <w:p w14:paraId="00F8B584" w14:textId="77777777" w:rsidR="008F2ECB" w:rsidRDefault="008F2ECB" w:rsidP="008F2ECB">
            <w:pPr>
              <w:jc w:val="center"/>
              <w:rPr>
                <w:rFonts w:ascii="Century Gothic" w:hAnsi="Century Gothic"/>
                <w:b/>
                <w:sz w:val="28"/>
                <w:szCs w:val="28"/>
              </w:rPr>
            </w:pPr>
          </w:p>
          <w:p w14:paraId="60582D11" w14:textId="77777777" w:rsidR="008F2ECB" w:rsidRPr="00706053" w:rsidRDefault="008F2ECB" w:rsidP="008F2ECB">
            <w:pPr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  <w:r w:rsidRPr="00706053">
              <w:rPr>
                <w:rFonts w:ascii="Century Gothic" w:hAnsi="Century Gothic"/>
                <w:b/>
                <w:sz w:val="22"/>
                <w:szCs w:val="22"/>
              </w:rPr>
              <w:t xml:space="preserve">LAND </w:t>
            </w:r>
            <w:r w:rsidR="004D3F30">
              <w:rPr>
                <w:rFonts w:ascii="Century Gothic" w:hAnsi="Century Gothic"/>
                <w:b/>
                <w:sz w:val="22"/>
                <w:szCs w:val="22"/>
              </w:rPr>
              <w:t>USE PLANNING</w:t>
            </w:r>
            <w:r w:rsidRPr="00706053">
              <w:rPr>
                <w:rFonts w:ascii="Century Gothic" w:hAnsi="Century Gothic"/>
                <w:b/>
                <w:sz w:val="22"/>
                <w:szCs w:val="22"/>
              </w:rPr>
              <w:t xml:space="preserve"> PRE-APPLICATION CONSULTATION FORM</w:t>
            </w:r>
          </w:p>
          <w:p w14:paraId="31C5D426" w14:textId="77777777" w:rsidR="008F2ECB" w:rsidRPr="001A609E" w:rsidRDefault="008F2ECB" w:rsidP="001A609E">
            <w:pPr>
              <w:tabs>
                <w:tab w:val="left" w:pos="6820"/>
              </w:tabs>
              <w:rPr>
                <w:rFonts w:ascii="Century Gothic" w:hAnsi="Century Gothic"/>
                <w:b/>
                <w:sz w:val="32"/>
                <w:szCs w:val="32"/>
              </w:rPr>
            </w:pPr>
          </w:p>
        </w:tc>
      </w:tr>
    </w:tbl>
    <w:p w14:paraId="7B61EC64" w14:textId="77777777" w:rsidR="008F2ECB" w:rsidRPr="009E5A96" w:rsidRDefault="008F2ECB" w:rsidP="0071790C">
      <w:pPr>
        <w:jc w:val="center"/>
        <w:rPr>
          <w:rFonts w:ascii="Century Gothic" w:hAnsi="Century Gothic"/>
          <w:b/>
          <w:sz w:val="32"/>
          <w:szCs w:val="32"/>
        </w:rPr>
      </w:pPr>
    </w:p>
    <w:p w14:paraId="76B6B920" w14:textId="77777777" w:rsidR="00036875" w:rsidRPr="00706053" w:rsidRDefault="00B56037" w:rsidP="00706053">
      <w:pPr>
        <w:pStyle w:val="BodyText"/>
        <w:spacing w:line="360" w:lineRule="auto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KINDLY</w:t>
      </w:r>
      <w:r w:rsidR="00385A4C" w:rsidRPr="00706053">
        <w:rPr>
          <w:rFonts w:ascii="Century Gothic" w:hAnsi="Century Gothic"/>
          <w:sz w:val="20"/>
          <w:szCs w:val="20"/>
        </w:rPr>
        <w:t xml:space="preserve"> NOTE:</w:t>
      </w:r>
    </w:p>
    <w:p w14:paraId="5AE90A1E" w14:textId="77777777" w:rsidR="006724BE" w:rsidRPr="00706053" w:rsidRDefault="00385A4C" w:rsidP="00706053">
      <w:pPr>
        <w:pStyle w:val="BodyText"/>
        <w:tabs>
          <w:tab w:val="left" w:pos="0"/>
        </w:tabs>
        <w:spacing w:line="360" w:lineRule="auto"/>
        <w:ind w:right="565"/>
        <w:jc w:val="center"/>
        <w:rPr>
          <w:rFonts w:ascii="Century Gothic" w:hAnsi="Century Gothic"/>
          <w:sz w:val="20"/>
          <w:szCs w:val="20"/>
        </w:rPr>
      </w:pPr>
      <w:r w:rsidRPr="00706053">
        <w:rPr>
          <w:rFonts w:ascii="Century Gothic" w:hAnsi="Century Gothic"/>
          <w:b w:val="0"/>
          <w:i/>
          <w:sz w:val="20"/>
          <w:szCs w:val="20"/>
        </w:rPr>
        <w:t>P</w:t>
      </w:r>
      <w:r w:rsidR="00F76730" w:rsidRPr="00706053">
        <w:rPr>
          <w:rFonts w:ascii="Century Gothic" w:hAnsi="Century Gothic"/>
          <w:b w:val="0"/>
          <w:i/>
          <w:sz w:val="20"/>
          <w:szCs w:val="20"/>
        </w:rPr>
        <w:t>re</w:t>
      </w:r>
      <w:r w:rsidRPr="00706053">
        <w:rPr>
          <w:rFonts w:ascii="Century Gothic" w:hAnsi="Century Gothic"/>
          <w:b w:val="0"/>
          <w:i/>
          <w:sz w:val="20"/>
          <w:szCs w:val="20"/>
        </w:rPr>
        <w:t>-</w:t>
      </w:r>
      <w:r w:rsidR="00F76730" w:rsidRPr="00706053">
        <w:rPr>
          <w:rFonts w:ascii="Century Gothic" w:hAnsi="Century Gothic"/>
          <w:b w:val="0"/>
          <w:i/>
          <w:sz w:val="20"/>
          <w:szCs w:val="20"/>
        </w:rPr>
        <w:t xml:space="preserve">application consultation is an advisory session and does not in any way pre-empt the outcome of any future application which may be submitted to the Municipality. </w:t>
      </w:r>
    </w:p>
    <w:p w14:paraId="393606BA" w14:textId="77777777" w:rsidR="006724BE" w:rsidRPr="009E5A96" w:rsidRDefault="006724BE" w:rsidP="00FA7782">
      <w:pPr>
        <w:pStyle w:val="BodyText"/>
        <w:shd w:val="clear" w:color="auto" w:fill="FFFFFF" w:themeFill="background1"/>
        <w:jc w:val="both"/>
        <w:rPr>
          <w:rFonts w:ascii="Century Gothic" w:hAnsi="Century Gothic"/>
          <w:sz w:val="24"/>
        </w:rPr>
      </w:pPr>
    </w:p>
    <w:p w14:paraId="68ACE1A3" w14:textId="77777777" w:rsidR="00036875" w:rsidRPr="00706053" w:rsidRDefault="001C033F" w:rsidP="00FA7782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1" w:color="auto"/>
        </w:pBdr>
        <w:shd w:val="clear" w:color="auto" w:fill="BFBFBF" w:themeFill="background1" w:themeFillShade="BF"/>
        <w:spacing w:line="360" w:lineRule="auto"/>
        <w:ind w:right="281"/>
        <w:jc w:val="both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</w:rPr>
        <w:t xml:space="preserve">PART </w:t>
      </w:r>
      <w:r w:rsidR="006724BE" w:rsidRPr="00706053">
        <w:rPr>
          <w:rFonts w:ascii="Century Gothic" w:hAnsi="Century Gothic"/>
          <w:szCs w:val="22"/>
        </w:rPr>
        <w:t>A</w:t>
      </w:r>
      <w:r w:rsidR="00C06472" w:rsidRPr="00706053">
        <w:rPr>
          <w:rFonts w:ascii="Century Gothic" w:hAnsi="Century Gothic"/>
          <w:szCs w:val="22"/>
        </w:rPr>
        <w:t>: PARTICULARS</w:t>
      </w:r>
    </w:p>
    <w:p w14:paraId="4B5922C6" w14:textId="77777777" w:rsidR="003756B7" w:rsidRPr="009E5A96" w:rsidRDefault="003756B7" w:rsidP="00FA7782">
      <w:pPr>
        <w:pStyle w:val="BodyText"/>
        <w:shd w:val="clear" w:color="auto" w:fill="FFFFFF" w:themeFill="background1"/>
        <w:spacing w:line="360" w:lineRule="auto"/>
        <w:ind w:right="281"/>
        <w:jc w:val="both"/>
        <w:rPr>
          <w:rFonts w:ascii="Century Gothic" w:hAnsi="Century Gothic"/>
          <w:b w:val="0"/>
          <w:szCs w:val="22"/>
        </w:rPr>
      </w:pPr>
    </w:p>
    <w:p w14:paraId="3597E9BC" w14:textId="77777777" w:rsidR="00884D12" w:rsidRPr="000B59E5" w:rsidRDefault="00884D12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  <w:r w:rsidRPr="000B59E5">
        <w:rPr>
          <w:rFonts w:ascii="Century Gothic" w:hAnsi="Century Gothic"/>
          <w:b w:val="0"/>
          <w:sz w:val="20"/>
          <w:szCs w:val="20"/>
        </w:rPr>
        <w:t>Reference number: __________________________________________________________________________________</w:t>
      </w:r>
    </w:p>
    <w:p w14:paraId="1FEEA90A" w14:textId="77777777" w:rsidR="00884D12" w:rsidRPr="00D237C3" w:rsidRDefault="00884D12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</w:p>
    <w:p w14:paraId="21D7B303" w14:textId="77777777" w:rsidR="0071790C" w:rsidRPr="00706053" w:rsidRDefault="009E5A96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P</w:t>
      </w:r>
      <w:r w:rsidR="00197B3A" w:rsidRPr="00706053">
        <w:rPr>
          <w:rFonts w:ascii="Century Gothic" w:hAnsi="Century Gothic"/>
          <w:b w:val="0"/>
          <w:sz w:val="20"/>
          <w:szCs w:val="20"/>
        </w:rPr>
        <w:t>urpose of consultation</w:t>
      </w:r>
      <w:r w:rsidRPr="00706053">
        <w:rPr>
          <w:rFonts w:ascii="Century Gothic" w:hAnsi="Century Gothic"/>
          <w:b w:val="0"/>
          <w:sz w:val="20"/>
          <w:szCs w:val="20"/>
        </w:rPr>
        <w:t xml:space="preserve">: </w:t>
      </w:r>
      <w:r w:rsidR="00F76730" w:rsidRPr="00706053">
        <w:rPr>
          <w:rFonts w:ascii="Century Gothic" w:hAnsi="Century Gothic"/>
          <w:b w:val="0"/>
          <w:sz w:val="20"/>
          <w:szCs w:val="20"/>
        </w:rPr>
        <w:t>_________</w:t>
      </w:r>
      <w:r w:rsidR="00197B3A" w:rsidRPr="00706053">
        <w:rPr>
          <w:rFonts w:ascii="Century Gothic" w:hAnsi="Century Gothic"/>
          <w:b w:val="0"/>
          <w:sz w:val="20"/>
          <w:szCs w:val="20"/>
        </w:rPr>
        <w:t>______</w:t>
      </w:r>
      <w:r w:rsidR="0071790C" w:rsidRPr="00706053">
        <w:rPr>
          <w:rFonts w:ascii="Century Gothic" w:hAnsi="Century Gothic"/>
          <w:b w:val="0"/>
          <w:sz w:val="20"/>
          <w:szCs w:val="20"/>
        </w:rPr>
        <w:t>________________________________________________</w:t>
      </w:r>
      <w:r w:rsidR="006724BE" w:rsidRPr="00706053">
        <w:rPr>
          <w:rFonts w:ascii="Century Gothic" w:hAnsi="Century Gothic"/>
          <w:b w:val="0"/>
          <w:sz w:val="20"/>
          <w:szCs w:val="20"/>
        </w:rPr>
        <w:t>_______</w:t>
      </w:r>
      <w:r w:rsidR="001A66E2" w:rsidRPr="00706053">
        <w:rPr>
          <w:rFonts w:ascii="Century Gothic" w:hAnsi="Century Gothic"/>
          <w:b w:val="0"/>
          <w:sz w:val="20"/>
          <w:szCs w:val="20"/>
        </w:rPr>
        <w:t>_</w:t>
      </w:r>
      <w:r w:rsidRPr="00706053">
        <w:rPr>
          <w:rFonts w:ascii="Century Gothic" w:hAnsi="Century Gothic"/>
          <w:b w:val="0"/>
          <w:sz w:val="20"/>
          <w:szCs w:val="20"/>
        </w:rPr>
        <w:t>_______</w:t>
      </w:r>
    </w:p>
    <w:p w14:paraId="6AFB2D6A" w14:textId="77777777" w:rsidR="003756B7" w:rsidRPr="00706053" w:rsidRDefault="003756B7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</w:p>
    <w:p w14:paraId="410A259B" w14:textId="77777777" w:rsidR="0071790C" w:rsidRPr="00706053" w:rsidRDefault="0071790C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B</w:t>
      </w:r>
      <w:r w:rsidR="00197B3A" w:rsidRPr="00706053">
        <w:rPr>
          <w:rFonts w:ascii="Century Gothic" w:hAnsi="Century Gothic"/>
          <w:b w:val="0"/>
          <w:sz w:val="20"/>
          <w:szCs w:val="20"/>
        </w:rPr>
        <w:t>rief proposal</w:t>
      </w:r>
      <w:r w:rsidRPr="00706053">
        <w:rPr>
          <w:rFonts w:ascii="Century Gothic" w:hAnsi="Century Gothic"/>
          <w:b w:val="0"/>
          <w:sz w:val="20"/>
          <w:szCs w:val="20"/>
        </w:rPr>
        <w:t>:</w:t>
      </w:r>
      <w:r w:rsidR="00C06472" w:rsidRPr="00706053">
        <w:rPr>
          <w:rFonts w:ascii="Century Gothic" w:hAnsi="Century Gothic"/>
          <w:b w:val="0"/>
          <w:sz w:val="20"/>
          <w:szCs w:val="20"/>
        </w:rPr>
        <w:t xml:space="preserve"> </w:t>
      </w:r>
      <w:r w:rsidR="00F76730" w:rsidRPr="00706053">
        <w:rPr>
          <w:rFonts w:ascii="Century Gothic" w:hAnsi="Century Gothic"/>
          <w:b w:val="0"/>
          <w:sz w:val="20"/>
          <w:szCs w:val="20"/>
        </w:rPr>
        <w:t>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</w:t>
      </w:r>
      <w:r w:rsidR="00060864" w:rsidRPr="00706053">
        <w:rPr>
          <w:rFonts w:ascii="Century Gothic" w:hAnsi="Century Gothic"/>
          <w:b w:val="0"/>
          <w:sz w:val="20"/>
          <w:szCs w:val="20"/>
        </w:rPr>
        <w:t>_</w:t>
      </w:r>
      <w:r w:rsidR="00C06472" w:rsidRPr="00706053">
        <w:rPr>
          <w:rFonts w:ascii="Century Gothic" w:hAnsi="Century Gothic"/>
          <w:b w:val="0"/>
          <w:sz w:val="20"/>
          <w:szCs w:val="20"/>
        </w:rPr>
        <w:t>_______</w:t>
      </w:r>
    </w:p>
    <w:p w14:paraId="3D518CF1" w14:textId="77777777" w:rsidR="003756B7" w:rsidRPr="00706053" w:rsidRDefault="003756B7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</w:p>
    <w:p w14:paraId="7C98C706" w14:textId="77777777" w:rsidR="0071790C" w:rsidRPr="00706053" w:rsidRDefault="0071790C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P</w:t>
      </w:r>
      <w:r w:rsidR="00197B3A" w:rsidRPr="00706053">
        <w:rPr>
          <w:rFonts w:ascii="Century Gothic" w:hAnsi="Century Gothic"/>
          <w:b w:val="0"/>
          <w:sz w:val="20"/>
          <w:szCs w:val="20"/>
        </w:rPr>
        <w:t>roperty(</w:t>
      </w:r>
      <w:proofErr w:type="spellStart"/>
      <w:r w:rsidR="00197B3A" w:rsidRPr="00706053">
        <w:rPr>
          <w:rFonts w:ascii="Century Gothic" w:hAnsi="Century Gothic"/>
          <w:b w:val="0"/>
          <w:sz w:val="20"/>
          <w:szCs w:val="20"/>
        </w:rPr>
        <w:t>ies</w:t>
      </w:r>
      <w:proofErr w:type="spellEnd"/>
      <w:r w:rsidR="00197B3A" w:rsidRPr="00706053">
        <w:rPr>
          <w:rFonts w:ascii="Century Gothic" w:hAnsi="Century Gothic"/>
          <w:b w:val="0"/>
          <w:sz w:val="20"/>
          <w:szCs w:val="20"/>
        </w:rPr>
        <w:t>) description</w:t>
      </w:r>
      <w:r w:rsidRPr="00706053">
        <w:rPr>
          <w:rFonts w:ascii="Century Gothic" w:hAnsi="Century Gothic"/>
          <w:b w:val="0"/>
          <w:sz w:val="20"/>
          <w:szCs w:val="20"/>
        </w:rPr>
        <w:t>:</w:t>
      </w:r>
      <w:r w:rsidR="00F76730" w:rsidRPr="00706053">
        <w:rPr>
          <w:rFonts w:ascii="Century Gothic" w:hAnsi="Century Gothic"/>
          <w:b w:val="0"/>
          <w:sz w:val="20"/>
          <w:szCs w:val="20"/>
        </w:rPr>
        <w:t xml:space="preserve"> 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</w:t>
      </w:r>
      <w:r w:rsidR="006724BE" w:rsidRPr="00706053">
        <w:rPr>
          <w:rFonts w:ascii="Century Gothic" w:hAnsi="Century Gothic"/>
          <w:b w:val="0"/>
          <w:sz w:val="20"/>
          <w:szCs w:val="20"/>
        </w:rPr>
        <w:t>_____________</w:t>
      </w:r>
      <w:r w:rsidR="001A66E2" w:rsidRPr="00706053">
        <w:rPr>
          <w:rFonts w:ascii="Century Gothic" w:hAnsi="Century Gothic"/>
          <w:b w:val="0"/>
          <w:sz w:val="20"/>
          <w:szCs w:val="20"/>
        </w:rPr>
        <w:t>_</w:t>
      </w:r>
      <w:r w:rsidR="00C06472" w:rsidRPr="00706053">
        <w:rPr>
          <w:rFonts w:ascii="Century Gothic" w:hAnsi="Century Gothic"/>
          <w:b w:val="0"/>
          <w:sz w:val="20"/>
          <w:szCs w:val="20"/>
        </w:rPr>
        <w:t>_____</w:t>
      </w:r>
    </w:p>
    <w:p w14:paraId="0C182A58" w14:textId="77777777" w:rsidR="003756B7" w:rsidRPr="00706053" w:rsidRDefault="003756B7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</w:p>
    <w:p w14:paraId="161D1A82" w14:textId="77777777" w:rsidR="0071790C" w:rsidRPr="00706053" w:rsidRDefault="0071790C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D</w:t>
      </w:r>
      <w:r w:rsidR="00197B3A" w:rsidRPr="00706053">
        <w:rPr>
          <w:rFonts w:ascii="Century Gothic" w:hAnsi="Century Gothic"/>
          <w:b w:val="0"/>
          <w:sz w:val="20"/>
          <w:szCs w:val="20"/>
        </w:rPr>
        <w:t>ate</w:t>
      </w:r>
      <w:r w:rsidR="00F76730" w:rsidRPr="00706053">
        <w:rPr>
          <w:rFonts w:ascii="Century Gothic" w:hAnsi="Century Gothic"/>
          <w:b w:val="0"/>
          <w:sz w:val="20"/>
          <w:szCs w:val="20"/>
        </w:rPr>
        <w:t>: ________</w:t>
      </w:r>
      <w:r w:rsidR="001F0053" w:rsidRPr="00706053">
        <w:rPr>
          <w:rFonts w:ascii="Century Gothic" w:hAnsi="Century Gothic"/>
          <w:b w:val="0"/>
          <w:sz w:val="20"/>
          <w:szCs w:val="20"/>
        </w:rPr>
        <w:t>_____</w:t>
      </w:r>
      <w:r w:rsidR="009E5A96" w:rsidRPr="00706053">
        <w:rPr>
          <w:rFonts w:ascii="Century Gothic" w:hAnsi="Century Gothic"/>
          <w:b w:val="0"/>
          <w:sz w:val="20"/>
          <w:szCs w:val="20"/>
        </w:rPr>
        <w:t>____</w:t>
      </w:r>
      <w:r w:rsidR="001F0053" w:rsidRPr="00706053">
        <w:rPr>
          <w:rFonts w:ascii="Century Gothic" w:hAnsi="Century Gothic"/>
          <w:b w:val="0"/>
          <w:sz w:val="20"/>
          <w:szCs w:val="20"/>
        </w:rPr>
        <w:t>_________</w:t>
      </w:r>
      <w:r w:rsidR="00C06472"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</w:t>
      </w:r>
    </w:p>
    <w:p w14:paraId="758EAAF7" w14:textId="77777777" w:rsidR="0071790C" w:rsidRPr="00706053" w:rsidRDefault="0071790C" w:rsidP="000B59E5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7D41B957" w14:textId="77777777" w:rsidR="0071790C" w:rsidRPr="00706053" w:rsidRDefault="0071790C" w:rsidP="00D237C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A</w:t>
      </w:r>
      <w:r w:rsidR="00197B3A" w:rsidRPr="00706053">
        <w:rPr>
          <w:rFonts w:ascii="Century Gothic" w:hAnsi="Century Gothic"/>
          <w:b w:val="0"/>
          <w:sz w:val="20"/>
          <w:szCs w:val="20"/>
        </w:rPr>
        <w:t>ttendees</w:t>
      </w:r>
      <w:r w:rsidRPr="00706053">
        <w:rPr>
          <w:rFonts w:ascii="Century Gothic" w:hAnsi="Century Gothic"/>
          <w:b w:val="0"/>
          <w:sz w:val="20"/>
          <w:szCs w:val="20"/>
        </w:rPr>
        <w:t>:</w:t>
      </w:r>
    </w:p>
    <w:tbl>
      <w:tblPr>
        <w:tblW w:w="106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96"/>
        <w:gridCol w:w="2013"/>
        <w:gridCol w:w="2013"/>
        <w:gridCol w:w="2013"/>
        <w:gridCol w:w="2985"/>
      </w:tblGrid>
      <w:tr w:rsidR="00372252" w:rsidRPr="00706053" w14:paraId="2AA58CEA" w14:textId="77777777" w:rsidTr="00706053">
        <w:tc>
          <w:tcPr>
            <w:tcW w:w="1596" w:type="dxa"/>
            <w:shd w:val="clear" w:color="auto" w:fill="D9D9D9"/>
          </w:tcPr>
          <w:p w14:paraId="5D70494C" w14:textId="77777777" w:rsidR="0071790C" w:rsidRPr="00706053" w:rsidRDefault="0071790C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D9D9D9"/>
            <w:vAlign w:val="center"/>
          </w:tcPr>
          <w:p w14:paraId="37B8CAD7" w14:textId="77777777" w:rsidR="0071790C" w:rsidRPr="00706053" w:rsidRDefault="001A66E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N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ame</w:t>
            </w:r>
            <w:r w:rsidRPr="00706053">
              <w:rPr>
                <w:rFonts w:ascii="Century Gothic" w:hAnsi="Century Gothic"/>
                <w:sz w:val="20"/>
                <w:szCs w:val="20"/>
              </w:rPr>
              <w:t xml:space="preserve"> &amp; 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Surname</w:t>
            </w:r>
          </w:p>
        </w:tc>
        <w:tc>
          <w:tcPr>
            <w:tcW w:w="2013" w:type="dxa"/>
            <w:shd w:val="clear" w:color="auto" w:fill="D9D9D9"/>
            <w:vAlign w:val="center"/>
          </w:tcPr>
          <w:p w14:paraId="474A78F7" w14:textId="77777777" w:rsidR="0071790C" w:rsidRPr="00706053" w:rsidRDefault="001A66E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O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rganisation</w:t>
            </w:r>
          </w:p>
        </w:tc>
        <w:tc>
          <w:tcPr>
            <w:tcW w:w="2013" w:type="dxa"/>
            <w:shd w:val="clear" w:color="auto" w:fill="D9D9D9"/>
            <w:vAlign w:val="center"/>
          </w:tcPr>
          <w:p w14:paraId="0F0F73ED" w14:textId="77777777" w:rsidR="0071790C" w:rsidRPr="00706053" w:rsidRDefault="001A66E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C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ontact Number</w:t>
            </w:r>
          </w:p>
        </w:tc>
        <w:tc>
          <w:tcPr>
            <w:tcW w:w="2985" w:type="dxa"/>
            <w:shd w:val="clear" w:color="auto" w:fill="D9D9D9"/>
            <w:vAlign w:val="center"/>
          </w:tcPr>
          <w:p w14:paraId="5EDEF68E" w14:textId="77777777" w:rsidR="0071790C" w:rsidRPr="00706053" w:rsidRDefault="001A66E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E-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mail</w:t>
            </w:r>
          </w:p>
        </w:tc>
      </w:tr>
      <w:tr w:rsidR="00372252" w:rsidRPr="00706053" w14:paraId="67C00590" w14:textId="77777777" w:rsidTr="00706053">
        <w:trPr>
          <w:trHeight w:val="284"/>
        </w:trPr>
        <w:tc>
          <w:tcPr>
            <w:tcW w:w="1596" w:type="dxa"/>
            <w:vAlign w:val="center"/>
          </w:tcPr>
          <w:p w14:paraId="2C1BB2FE" w14:textId="77777777" w:rsidR="0071790C" w:rsidRPr="00706053" w:rsidRDefault="001A66E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O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fficial</w:t>
            </w:r>
          </w:p>
        </w:tc>
        <w:tc>
          <w:tcPr>
            <w:tcW w:w="2013" w:type="dxa"/>
            <w:shd w:val="clear" w:color="auto" w:fill="auto"/>
          </w:tcPr>
          <w:p w14:paraId="3DAE86C7" w14:textId="77777777" w:rsidR="0071790C" w:rsidRPr="00706053" w:rsidRDefault="0071790C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6B75453A" w14:textId="77777777" w:rsidR="0071790C" w:rsidRPr="00706053" w:rsidRDefault="0071790C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0CEDA01C" w14:textId="77777777" w:rsidR="0071790C" w:rsidRPr="00706053" w:rsidRDefault="0071790C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13240427" w14:textId="77777777" w:rsidR="0071790C" w:rsidRPr="00706053" w:rsidRDefault="0071790C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72252" w:rsidRPr="00706053" w14:paraId="15695B90" w14:textId="77777777" w:rsidTr="00706053">
        <w:trPr>
          <w:trHeight w:val="284"/>
        </w:trPr>
        <w:tc>
          <w:tcPr>
            <w:tcW w:w="1596" w:type="dxa"/>
            <w:vAlign w:val="center"/>
          </w:tcPr>
          <w:p w14:paraId="4CA24465" w14:textId="77777777" w:rsidR="0071790C" w:rsidRPr="00706053" w:rsidRDefault="001A66E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P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re-applicant</w:t>
            </w:r>
          </w:p>
        </w:tc>
        <w:tc>
          <w:tcPr>
            <w:tcW w:w="2013" w:type="dxa"/>
            <w:shd w:val="clear" w:color="auto" w:fill="auto"/>
          </w:tcPr>
          <w:p w14:paraId="0826C3CA" w14:textId="77777777" w:rsidR="0071790C" w:rsidRPr="00706053" w:rsidRDefault="0071790C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5231E1D7" w14:textId="77777777" w:rsidR="0071790C" w:rsidRPr="00706053" w:rsidRDefault="0071790C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5EB1DD8E" w14:textId="77777777" w:rsidR="0071790C" w:rsidRPr="00706053" w:rsidRDefault="0071790C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688D725D" w14:textId="77777777" w:rsidR="0071790C" w:rsidRPr="00706053" w:rsidRDefault="0071790C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515F2545" w14:textId="77777777" w:rsidTr="005F2A67">
        <w:trPr>
          <w:trHeight w:val="284"/>
        </w:trPr>
        <w:tc>
          <w:tcPr>
            <w:tcW w:w="1596" w:type="dxa"/>
            <w:vMerge w:val="restart"/>
            <w:shd w:val="clear" w:color="auto" w:fill="D9D9D9"/>
          </w:tcPr>
          <w:p w14:paraId="05EA6DDF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0D85AD3A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5C5339CC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7FDD3BFE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65538D43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2379526C" w14:textId="77777777" w:rsidTr="005F2A67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4A25B16A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2314182F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54F09365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2C537F1B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1A3FFA7D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7718DD90" w14:textId="77777777" w:rsidTr="005F2A67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005BB7E1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59A9E085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6517277B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445287C1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2D2ECA6F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1A3087DA" w14:textId="77777777" w:rsidTr="005F2A67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0FF8C3F8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5582AEE0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117BA08B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4ECAADD1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507B030A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72178440" w14:textId="77777777" w:rsidTr="005F2A67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52D87B47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55FE3EC3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15BAB53B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36C74B9C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16AC7BD6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42FB82C5" w14:textId="77777777" w:rsidTr="005F2A67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0B397E58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37B0A972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0F614C17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22B0C162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71F79AD3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47064380" w14:textId="77777777" w:rsidTr="005F2A67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45D48B9E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05FD1441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58FEABA6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3D0BD553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0A0398B6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7010C500" w14:textId="77777777" w:rsidTr="005F2A67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565866FB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18739117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2491D408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013" w:type="dxa"/>
            <w:shd w:val="clear" w:color="auto" w:fill="auto"/>
          </w:tcPr>
          <w:p w14:paraId="098004FC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0F4BF55E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4E62977F" w14:textId="77777777" w:rsidR="006C3B59" w:rsidRPr="00706053" w:rsidRDefault="00B02756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  <w:r>
        <w:rPr>
          <w:rFonts w:ascii="Century Gothic" w:hAnsi="Century Gothic"/>
          <w:b w:val="0"/>
          <w:sz w:val="20"/>
          <w:szCs w:val="20"/>
        </w:rPr>
        <w:lastRenderedPageBreak/>
        <w:t>List d</w:t>
      </w:r>
      <w:r w:rsidR="00F76730" w:rsidRPr="00D237C3">
        <w:rPr>
          <w:rFonts w:ascii="Century Gothic" w:hAnsi="Century Gothic"/>
          <w:b w:val="0"/>
          <w:sz w:val="20"/>
          <w:szCs w:val="20"/>
        </w:rPr>
        <w:t>ocument</w:t>
      </w:r>
      <w:r>
        <w:rPr>
          <w:rFonts w:ascii="Century Gothic" w:hAnsi="Century Gothic"/>
          <w:b w:val="0"/>
          <w:sz w:val="20"/>
          <w:szCs w:val="20"/>
        </w:rPr>
        <w:t>s</w:t>
      </w:r>
      <w:r w:rsidR="00F76730" w:rsidRPr="00D237C3">
        <w:rPr>
          <w:rFonts w:ascii="Century Gothic" w:hAnsi="Century Gothic"/>
          <w:b w:val="0"/>
          <w:sz w:val="20"/>
          <w:szCs w:val="20"/>
        </w:rPr>
        <w:t xml:space="preserve"> provided for discussion</w:t>
      </w:r>
      <w:r>
        <w:rPr>
          <w:rFonts w:ascii="Century Gothic" w:hAnsi="Century Gothic"/>
          <w:b w:val="0"/>
          <w:sz w:val="20"/>
          <w:szCs w:val="20"/>
        </w:rPr>
        <w:t xml:space="preserve"> at meeting</w:t>
      </w:r>
      <w:r w:rsidR="006C3B59" w:rsidRPr="00706053">
        <w:rPr>
          <w:rFonts w:ascii="Century Gothic" w:hAnsi="Century Gothic"/>
          <w:b w:val="0"/>
          <w:sz w:val="20"/>
          <w:szCs w:val="20"/>
        </w:rPr>
        <w:t>:</w:t>
      </w:r>
      <w:r w:rsidR="00036875" w:rsidRPr="00706053">
        <w:rPr>
          <w:rFonts w:ascii="Century Gothic" w:hAnsi="Century Gothic"/>
          <w:b w:val="0"/>
          <w:sz w:val="20"/>
          <w:szCs w:val="20"/>
        </w:rPr>
        <w:t xml:space="preserve"> </w:t>
      </w:r>
    </w:p>
    <w:p w14:paraId="375ABEC6" w14:textId="77777777" w:rsidR="0071790C" w:rsidRPr="007255E7" w:rsidRDefault="0071790C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i/>
          <w:color w:val="0070C0"/>
          <w:sz w:val="20"/>
          <w:szCs w:val="20"/>
        </w:rPr>
      </w:pPr>
      <w:r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(</w:t>
      </w:r>
      <w:r w:rsidR="001A66E2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I</w:t>
      </w:r>
      <w:r w:rsidR="00F76730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nclude document reference, document/plan dates and plan numbers where possible</w:t>
      </w:r>
      <w:r w:rsidR="00884D12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 xml:space="preserve"> and attach to this form</w:t>
      </w:r>
      <w:r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)</w:t>
      </w:r>
    </w:p>
    <w:p w14:paraId="2F559164" w14:textId="77777777" w:rsidR="00884D12" w:rsidRDefault="00884D12" w:rsidP="0070605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bCs w:val="0"/>
          <w:sz w:val="20"/>
          <w:szCs w:val="20"/>
        </w:rPr>
      </w:pPr>
    </w:p>
    <w:p w14:paraId="00B76C8B" w14:textId="77777777" w:rsidR="003756B7" w:rsidRPr="00706053" w:rsidRDefault="00372252" w:rsidP="0070605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bCs w:val="0"/>
          <w:sz w:val="20"/>
          <w:szCs w:val="20"/>
        </w:rPr>
        <w:t>______________________________________________________</w:t>
      </w:r>
      <w:r w:rsidR="0071790C" w:rsidRPr="00706053">
        <w:rPr>
          <w:rFonts w:ascii="Century Gothic" w:hAnsi="Century Gothic"/>
          <w:b w:val="0"/>
          <w:bCs w:val="0"/>
          <w:sz w:val="20"/>
          <w:szCs w:val="20"/>
        </w:rPr>
        <w:t>________________________________________________________________________________</w:t>
      </w:r>
      <w:r w:rsidR="0071790C"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6C3B59" w:rsidRPr="00706053">
        <w:rPr>
          <w:rFonts w:ascii="Century Gothic" w:hAnsi="Century Gothic"/>
          <w:b w:val="0"/>
          <w:sz w:val="20"/>
          <w:szCs w:val="20"/>
        </w:rPr>
        <w:t>__________________________________________________</w:t>
      </w:r>
    </w:p>
    <w:p w14:paraId="17CBC15A" w14:textId="77777777" w:rsidR="004C4F56" w:rsidRPr="00D237C3" w:rsidRDefault="004C4F56" w:rsidP="0070605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tbl>
      <w:tblPr>
        <w:tblpPr w:leftFromText="180" w:rightFromText="180" w:vertAnchor="page" w:horzAnchor="margin" w:tblpXSpec="right" w:tblpY="5611"/>
        <w:tblW w:w="527" w:type="pct"/>
        <w:tbl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single" w:sz="8" w:space="0" w:color="404040"/>
          <w:insideV w:val="single" w:sz="8" w:space="0" w:color="404040"/>
        </w:tblBorders>
        <w:tblLook w:val="0420" w:firstRow="1" w:lastRow="0" w:firstColumn="0" w:lastColumn="0" w:noHBand="0" w:noVBand="1"/>
      </w:tblPr>
      <w:tblGrid>
        <w:gridCol w:w="550"/>
        <w:gridCol w:w="551"/>
      </w:tblGrid>
      <w:tr w:rsidR="004D3F30" w:rsidRPr="0081479A" w14:paraId="3EC7DC8E" w14:textId="77777777" w:rsidTr="004D3F30">
        <w:trPr>
          <w:trHeight w:val="397"/>
        </w:trPr>
        <w:tc>
          <w:tcPr>
            <w:tcW w:w="2500" w:type="pct"/>
            <w:shd w:val="clear" w:color="auto" w:fill="C0C0C0"/>
            <w:hideMark/>
          </w:tcPr>
          <w:p w14:paraId="7EC55DA7" w14:textId="77777777" w:rsidR="004D3F30" w:rsidRPr="0081479A" w:rsidRDefault="004D3F30" w:rsidP="004D3F30">
            <w:pPr>
              <w:pStyle w:val="Heading6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81479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YES</w:t>
            </w:r>
          </w:p>
        </w:tc>
        <w:tc>
          <w:tcPr>
            <w:tcW w:w="2500" w:type="pct"/>
            <w:shd w:val="clear" w:color="auto" w:fill="C0C0C0"/>
            <w:vAlign w:val="center"/>
            <w:hideMark/>
          </w:tcPr>
          <w:p w14:paraId="74A6D1B4" w14:textId="77777777" w:rsidR="004D3F30" w:rsidRPr="0081479A" w:rsidRDefault="004D3F30" w:rsidP="004D3F30">
            <w:pPr>
              <w:pStyle w:val="Heading6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81479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NO</w:t>
            </w:r>
          </w:p>
        </w:tc>
      </w:tr>
    </w:tbl>
    <w:p w14:paraId="1464F84C" w14:textId="77777777" w:rsidR="00C078FF" w:rsidRPr="00706053" w:rsidRDefault="003756B7" w:rsidP="0070605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0B59E5">
        <w:rPr>
          <w:rFonts w:ascii="Century Gothic" w:hAnsi="Century Gothic"/>
          <w:b w:val="0"/>
          <w:sz w:val="20"/>
          <w:szCs w:val="20"/>
        </w:rPr>
        <w:t>H</w:t>
      </w:r>
      <w:r w:rsidR="00F76730" w:rsidRPr="00D237C3">
        <w:rPr>
          <w:rFonts w:ascii="Century Gothic" w:hAnsi="Century Gothic"/>
          <w:b w:val="0"/>
          <w:sz w:val="20"/>
          <w:szCs w:val="20"/>
        </w:rPr>
        <w:t xml:space="preserve">as pre-application </w:t>
      </w:r>
      <w:r w:rsidR="00B56037">
        <w:rPr>
          <w:rFonts w:ascii="Century Gothic" w:hAnsi="Century Gothic"/>
          <w:b w:val="0"/>
          <w:sz w:val="20"/>
          <w:szCs w:val="20"/>
        </w:rPr>
        <w:t xml:space="preserve">consultation </w:t>
      </w:r>
      <w:r w:rsidR="00F76730" w:rsidRPr="00D237C3">
        <w:rPr>
          <w:rFonts w:ascii="Century Gothic" w:hAnsi="Century Gothic"/>
          <w:b w:val="0"/>
          <w:sz w:val="20"/>
          <w:szCs w:val="20"/>
        </w:rPr>
        <w:t>been undertake</w:t>
      </w:r>
      <w:r w:rsidR="00884D12">
        <w:rPr>
          <w:rFonts w:ascii="Century Gothic" w:hAnsi="Century Gothic"/>
          <w:b w:val="0"/>
          <w:sz w:val="20"/>
          <w:szCs w:val="20"/>
        </w:rPr>
        <w:t>n</w:t>
      </w:r>
      <w:r w:rsidR="00F76730" w:rsidRPr="000B59E5">
        <w:rPr>
          <w:rFonts w:ascii="Century Gothic" w:hAnsi="Century Gothic"/>
          <w:b w:val="0"/>
          <w:sz w:val="20"/>
          <w:szCs w:val="20"/>
        </w:rPr>
        <w:t xml:space="preserve"> for a </w:t>
      </w:r>
      <w:r w:rsidR="00E42260">
        <w:rPr>
          <w:rFonts w:ascii="Century Gothic" w:hAnsi="Century Gothic"/>
          <w:b w:val="0"/>
          <w:sz w:val="20"/>
          <w:szCs w:val="20"/>
        </w:rPr>
        <w:t>l</w:t>
      </w:r>
      <w:r w:rsidR="00F76730" w:rsidRPr="000B59E5">
        <w:rPr>
          <w:rFonts w:ascii="Century Gothic" w:hAnsi="Century Gothic"/>
          <w:b w:val="0"/>
          <w:sz w:val="20"/>
          <w:szCs w:val="20"/>
        </w:rPr>
        <w:t xml:space="preserve">and </w:t>
      </w:r>
      <w:r w:rsidR="00B02756">
        <w:rPr>
          <w:rFonts w:ascii="Century Gothic" w:hAnsi="Century Gothic"/>
          <w:b w:val="0"/>
          <w:sz w:val="20"/>
          <w:szCs w:val="20"/>
        </w:rPr>
        <w:t>d</w:t>
      </w:r>
      <w:r w:rsidR="00F76730" w:rsidRPr="000B59E5">
        <w:rPr>
          <w:rFonts w:ascii="Century Gothic" w:hAnsi="Century Gothic"/>
          <w:b w:val="0"/>
          <w:sz w:val="20"/>
          <w:szCs w:val="20"/>
        </w:rPr>
        <w:t xml:space="preserve">evelopment application in terms of section 53 </w:t>
      </w:r>
      <w:r w:rsidR="00F76730" w:rsidRPr="00706053">
        <w:rPr>
          <w:rFonts w:ascii="Century Gothic" w:hAnsi="Century Gothic"/>
          <w:b w:val="0"/>
          <w:sz w:val="20"/>
          <w:szCs w:val="20"/>
        </w:rPr>
        <w:t xml:space="preserve">of the </w:t>
      </w:r>
      <w:r w:rsidR="00B56037">
        <w:rPr>
          <w:rFonts w:ascii="Century Gothic" w:hAnsi="Century Gothic"/>
          <w:b w:val="0"/>
          <w:sz w:val="20"/>
          <w:szCs w:val="20"/>
        </w:rPr>
        <w:t xml:space="preserve">Western Cape </w:t>
      </w:r>
      <w:r w:rsidR="00197B3A" w:rsidRPr="00706053">
        <w:rPr>
          <w:rFonts w:ascii="Century Gothic" w:hAnsi="Century Gothic"/>
          <w:b w:val="0"/>
          <w:sz w:val="20"/>
          <w:szCs w:val="20"/>
        </w:rPr>
        <w:t>L</w:t>
      </w:r>
      <w:r w:rsidR="00F76730" w:rsidRPr="00706053">
        <w:rPr>
          <w:rFonts w:ascii="Century Gothic" w:hAnsi="Century Gothic"/>
          <w:b w:val="0"/>
          <w:sz w:val="20"/>
          <w:szCs w:val="20"/>
        </w:rPr>
        <w:t xml:space="preserve">and </w:t>
      </w:r>
      <w:r w:rsidR="00197B3A" w:rsidRPr="00706053">
        <w:rPr>
          <w:rFonts w:ascii="Century Gothic" w:hAnsi="Century Gothic"/>
          <w:b w:val="0"/>
          <w:sz w:val="20"/>
          <w:szCs w:val="20"/>
        </w:rPr>
        <w:t>U</w:t>
      </w:r>
      <w:r w:rsidR="00F76730" w:rsidRPr="00706053">
        <w:rPr>
          <w:rFonts w:ascii="Century Gothic" w:hAnsi="Century Gothic"/>
          <w:b w:val="0"/>
          <w:sz w:val="20"/>
          <w:szCs w:val="20"/>
        </w:rPr>
        <w:t>se</w:t>
      </w:r>
      <w:r w:rsidR="00197B3A" w:rsidRPr="00706053">
        <w:rPr>
          <w:rFonts w:ascii="Century Gothic" w:hAnsi="Century Gothic"/>
          <w:b w:val="0"/>
          <w:sz w:val="20"/>
          <w:szCs w:val="20"/>
        </w:rPr>
        <w:t xml:space="preserve"> P</w:t>
      </w:r>
      <w:r w:rsidR="00F76730" w:rsidRPr="00706053">
        <w:rPr>
          <w:rFonts w:ascii="Century Gothic" w:hAnsi="Century Gothic"/>
          <w:b w:val="0"/>
          <w:sz w:val="20"/>
          <w:szCs w:val="20"/>
        </w:rPr>
        <w:t>lanning</w:t>
      </w:r>
      <w:r w:rsidR="00197B3A" w:rsidRPr="00706053">
        <w:rPr>
          <w:rFonts w:ascii="Century Gothic" w:hAnsi="Century Gothic"/>
          <w:b w:val="0"/>
          <w:sz w:val="20"/>
          <w:szCs w:val="20"/>
        </w:rPr>
        <w:t xml:space="preserve"> A</w:t>
      </w:r>
      <w:r w:rsidR="00F76730" w:rsidRPr="00706053">
        <w:rPr>
          <w:rFonts w:ascii="Century Gothic" w:hAnsi="Century Gothic"/>
          <w:b w:val="0"/>
          <w:sz w:val="20"/>
          <w:szCs w:val="20"/>
        </w:rPr>
        <w:t>ct</w:t>
      </w:r>
      <w:r w:rsidR="00197B3A" w:rsidRPr="00706053">
        <w:rPr>
          <w:rFonts w:ascii="Century Gothic" w:hAnsi="Century Gothic"/>
          <w:b w:val="0"/>
          <w:sz w:val="20"/>
          <w:szCs w:val="20"/>
        </w:rPr>
        <w:t>, 2014 (A</w:t>
      </w:r>
      <w:r w:rsidR="00F76730" w:rsidRPr="00706053">
        <w:rPr>
          <w:rFonts w:ascii="Century Gothic" w:hAnsi="Century Gothic"/>
          <w:b w:val="0"/>
          <w:sz w:val="20"/>
          <w:szCs w:val="20"/>
        </w:rPr>
        <w:t>ct</w:t>
      </w:r>
      <w:r w:rsidR="00197B3A" w:rsidRPr="00706053">
        <w:rPr>
          <w:rFonts w:ascii="Century Gothic" w:hAnsi="Century Gothic"/>
          <w:b w:val="0"/>
          <w:sz w:val="20"/>
          <w:szCs w:val="20"/>
        </w:rPr>
        <w:t xml:space="preserve"> 3 </w:t>
      </w:r>
      <w:r w:rsidR="00F76730" w:rsidRPr="00706053">
        <w:rPr>
          <w:rFonts w:ascii="Century Gothic" w:hAnsi="Century Gothic"/>
          <w:b w:val="0"/>
          <w:sz w:val="20"/>
          <w:szCs w:val="20"/>
        </w:rPr>
        <w:t>of</w:t>
      </w:r>
      <w:r w:rsidR="00197B3A" w:rsidRPr="00706053">
        <w:rPr>
          <w:rFonts w:ascii="Century Gothic" w:hAnsi="Century Gothic"/>
          <w:b w:val="0"/>
          <w:sz w:val="20"/>
          <w:szCs w:val="20"/>
        </w:rPr>
        <w:t xml:space="preserve"> 2014)</w:t>
      </w:r>
      <w:r w:rsidR="00472B08" w:rsidRPr="00472B08">
        <w:rPr>
          <w:rFonts w:ascii="Century Gothic" w:hAnsi="Century Gothic"/>
          <w:b w:val="0"/>
          <w:sz w:val="20"/>
          <w:szCs w:val="20"/>
        </w:rPr>
        <w:t xml:space="preserve"> </w:t>
      </w:r>
      <w:r w:rsidR="00472B08" w:rsidRPr="00706053">
        <w:rPr>
          <w:rFonts w:ascii="Century Gothic" w:hAnsi="Century Gothic"/>
          <w:b w:val="0"/>
          <w:sz w:val="20"/>
          <w:szCs w:val="20"/>
        </w:rPr>
        <w:t>(LUPA)</w:t>
      </w:r>
      <w:r w:rsidR="00472B08">
        <w:rPr>
          <w:rFonts w:ascii="Century Gothic" w:hAnsi="Century Gothic"/>
          <w:b w:val="0"/>
          <w:sz w:val="20"/>
          <w:szCs w:val="20"/>
        </w:rPr>
        <w:t xml:space="preserve"> </w:t>
      </w:r>
      <w:r w:rsidR="004D3F30">
        <w:rPr>
          <w:rFonts w:ascii="Century Gothic" w:hAnsi="Century Gothic"/>
          <w:b w:val="0"/>
          <w:sz w:val="20"/>
          <w:szCs w:val="20"/>
        </w:rPr>
        <w:t>and regulation 10 of the Western Cape Land Use Planning Regulations, 2015 (LUP regulations)</w:t>
      </w:r>
      <w:r w:rsidR="004D3F30" w:rsidRPr="00706053">
        <w:rPr>
          <w:rFonts w:ascii="Century Gothic" w:hAnsi="Century Gothic"/>
          <w:b w:val="0"/>
          <w:sz w:val="20"/>
          <w:szCs w:val="20"/>
        </w:rPr>
        <w:t>?</w:t>
      </w:r>
    </w:p>
    <w:p w14:paraId="009644BE" w14:textId="77777777" w:rsidR="00372252" w:rsidRPr="007255E7" w:rsidRDefault="003756B7" w:rsidP="00706053">
      <w:pPr>
        <w:pStyle w:val="BodyText"/>
        <w:spacing w:line="360" w:lineRule="auto"/>
        <w:ind w:right="3402"/>
        <w:jc w:val="both"/>
        <w:rPr>
          <w:rFonts w:ascii="Century Gothic" w:hAnsi="Century Gothic"/>
          <w:b w:val="0"/>
          <w:i/>
          <w:color w:val="0070C0"/>
          <w:sz w:val="20"/>
          <w:szCs w:val="20"/>
        </w:rPr>
      </w:pPr>
      <w:r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(I</w:t>
      </w:r>
      <w:r w:rsidR="00F76730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 xml:space="preserve">f </w:t>
      </w:r>
      <w:r w:rsidR="007255E7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 xml:space="preserve">yes, request </w:t>
      </w:r>
      <w:r w:rsidR="00F76730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a copy of the minutes</w:t>
      </w:r>
      <w:r w:rsidR="007756B7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)</w:t>
      </w:r>
    </w:p>
    <w:p w14:paraId="1FD7EB4B" w14:textId="77777777" w:rsidR="00F76730" w:rsidRPr="00706053" w:rsidRDefault="00F76730" w:rsidP="00706053">
      <w:pPr>
        <w:pStyle w:val="BodyText"/>
        <w:spacing w:line="360" w:lineRule="auto"/>
        <w:ind w:right="3402"/>
        <w:jc w:val="both"/>
        <w:rPr>
          <w:rFonts w:ascii="Century Gothic" w:hAnsi="Century Gothic"/>
          <w:b w:val="0"/>
          <w:i/>
          <w:sz w:val="20"/>
          <w:szCs w:val="20"/>
        </w:rPr>
      </w:pPr>
    </w:p>
    <w:p w14:paraId="396A4D8D" w14:textId="77777777" w:rsidR="00C32C39" w:rsidRPr="00706053" w:rsidRDefault="00FC0B9B" w:rsidP="00706053">
      <w:pPr>
        <w:pStyle w:val="BodyText"/>
        <w:tabs>
          <w:tab w:val="left" w:pos="8222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D237C3">
        <w:rPr>
          <w:rFonts w:ascii="Century Gothic" w:hAnsi="Century Gothic"/>
          <w:b w:val="0"/>
          <w:sz w:val="20"/>
          <w:szCs w:val="20"/>
        </w:rPr>
        <w:t>C</w:t>
      </w:r>
      <w:r w:rsidR="00F76730" w:rsidRPr="00706053">
        <w:rPr>
          <w:rFonts w:ascii="Century Gothic" w:hAnsi="Century Gothic"/>
          <w:b w:val="0"/>
          <w:sz w:val="20"/>
          <w:szCs w:val="20"/>
        </w:rPr>
        <w:t>omprehensive overview of proposal</w:t>
      </w:r>
      <w:r w:rsidR="00C32C39" w:rsidRPr="00706053">
        <w:rPr>
          <w:rFonts w:ascii="Century Gothic" w:hAnsi="Century Gothic"/>
          <w:b w:val="0"/>
          <w:sz w:val="20"/>
          <w:szCs w:val="20"/>
        </w:rPr>
        <w:t>:</w:t>
      </w:r>
    </w:p>
    <w:p w14:paraId="3E2DED22" w14:textId="77777777" w:rsidR="00C207D1" w:rsidRPr="00706053" w:rsidRDefault="00C207D1" w:rsidP="00706053">
      <w:pPr>
        <w:pStyle w:val="BodyText"/>
        <w:tabs>
          <w:tab w:val="left" w:pos="8222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02EEF77D" w14:textId="77777777" w:rsidR="00FD5358" w:rsidRDefault="00225CD8" w:rsidP="0070605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32C39"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4992A7D" w14:textId="77777777" w:rsidR="007255E7" w:rsidRDefault="007255E7" w:rsidP="0070605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</w:t>
      </w:r>
    </w:p>
    <w:p w14:paraId="22FFBA1B" w14:textId="77777777" w:rsidR="008F2ECB" w:rsidRDefault="008F2ECB" w:rsidP="0070605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47936D3C" w14:textId="77777777" w:rsidR="00AA2014" w:rsidRPr="00706053" w:rsidRDefault="00AA2014" w:rsidP="00AA2014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1" w:color="auto"/>
        </w:pBdr>
        <w:shd w:val="clear" w:color="auto" w:fill="BFBFBF"/>
        <w:spacing w:line="360" w:lineRule="auto"/>
        <w:ind w:right="281"/>
        <w:jc w:val="both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</w:rPr>
        <w:lastRenderedPageBreak/>
        <w:t>PART B: APPLICATION PROCESS</w:t>
      </w:r>
    </w:p>
    <w:p w14:paraId="7DD25EF3" w14:textId="77777777" w:rsidR="00197B3A" w:rsidRPr="00D237C3" w:rsidRDefault="00D10CC8" w:rsidP="00706053">
      <w:pPr>
        <w:pStyle w:val="BodyText"/>
        <w:tabs>
          <w:tab w:val="left" w:pos="8222"/>
        </w:tabs>
        <w:spacing w:line="360" w:lineRule="auto"/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  <w:r>
        <w:rPr>
          <w:noProof/>
          <w:lang w:val="en-ZA" w:eastAsia="en-ZA"/>
        </w:rPr>
        <w:drawing>
          <wp:anchor distT="0" distB="0" distL="114300" distR="114300" simplePos="0" relativeHeight="251657728" behindDoc="1" locked="0" layoutInCell="1" allowOverlap="1" wp14:anchorId="4D779F70" wp14:editId="012C597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638925" cy="9391650"/>
            <wp:effectExtent l="0" t="0" r="9525" b="0"/>
            <wp:wrapNone/>
            <wp:docPr id="3" name="Picture 3" descr="SOP Municipal By-laws (changes - 8 June 201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OP Municipal By-laws (changes - 8 June 2015)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39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918D69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0CEAB5D0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234D96AD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729A2178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1E02E265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6FB40272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67CED3BC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049DCB1C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3485B5A8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0896C8A0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1B9B4665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2EE840DF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1F0D7CFC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63809E72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584B5F84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5E9C3E91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2B1924EE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7EAA99A5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71D55150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1F9D6C5D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755300D3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0C53A514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7FF09EA5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D030A7D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08B642A4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53275043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263F0D82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5BF5EEAB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04D20A0A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08D7D50A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5B1484F9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3D3E21F8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13A9F4F3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7A26B72F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3A4E8D05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7284D7E6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6D5B7FA6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6A3CEF20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3EAE8726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883A58E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7D730FE0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234F5AB" w14:textId="77777777" w:rsidR="00E443DD" w:rsidRDefault="00E443DD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04C16D2D" w14:textId="77777777" w:rsidR="00E443DD" w:rsidRDefault="00E443DD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0B8618D7" w14:textId="77777777" w:rsidR="00E443DD" w:rsidRDefault="00E443DD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32739A24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17ED2D19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00E7DFA5" w14:textId="77777777" w:rsidR="00472B08" w:rsidRDefault="00472B08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5A7B5BF6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983CDDA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607CEF32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33F14A8D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AC5C097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1F7A31A1" w14:textId="77777777" w:rsidR="007255E7" w:rsidRDefault="007255E7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2DCEBFFC" w14:textId="77777777" w:rsidR="007255E7" w:rsidRDefault="007255E7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6FA7FFDC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1B0F888B" w14:textId="77777777" w:rsidR="00E443DD" w:rsidRDefault="00E443DD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3DF60C72" w14:textId="77777777" w:rsidR="00B02756" w:rsidRDefault="00B02756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234843FD" w14:textId="77777777" w:rsidR="00FD5358" w:rsidRDefault="00FD5358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2664FAD5" w14:textId="77777777" w:rsidR="00261299" w:rsidRPr="00706053" w:rsidRDefault="00261299" w:rsidP="00261299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1" w:color="auto"/>
        </w:pBdr>
        <w:shd w:val="clear" w:color="auto" w:fill="BFBFBF"/>
        <w:spacing w:line="360" w:lineRule="auto"/>
        <w:ind w:right="281"/>
        <w:jc w:val="both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</w:rPr>
        <w:lastRenderedPageBreak/>
        <w:t xml:space="preserve">PART </w:t>
      </w:r>
      <w:r w:rsidR="00AA2014" w:rsidRPr="00706053">
        <w:rPr>
          <w:rFonts w:ascii="Century Gothic" w:hAnsi="Century Gothic"/>
          <w:szCs w:val="22"/>
        </w:rPr>
        <w:t>C</w:t>
      </w:r>
      <w:r w:rsidRPr="00706053">
        <w:rPr>
          <w:rFonts w:ascii="Century Gothic" w:hAnsi="Century Gothic"/>
          <w:szCs w:val="22"/>
        </w:rPr>
        <w:t>: QUESTIONNAIR</w:t>
      </w:r>
      <w:r w:rsidR="008F2ECB" w:rsidRPr="00706053">
        <w:rPr>
          <w:rFonts w:ascii="Century Gothic" w:hAnsi="Century Gothic"/>
          <w:szCs w:val="22"/>
        </w:rPr>
        <w:t>ES</w:t>
      </w:r>
    </w:p>
    <w:p w14:paraId="0AF78085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540A1833" w14:textId="77777777" w:rsidR="00AB45F3" w:rsidRPr="00706053" w:rsidRDefault="00E443DD" w:rsidP="00706053">
      <w:pPr>
        <w:pStyle w:val="BodyText"/>
        <w:tabs>
          <w:tab w:val="left" w:pos="8222"/>
        </w:tabs>
        <w:ind w:right="281"/>
        <w:jc w:val="center"/>
        <w:rPr>
          <w:rFonts w:ascii="Century Gothic" w:hAnsi="Century Gothic"/>
          <w:sz w:val="24"/>
        </w:rPr>
      </w:pPr>
      <w:r w:rsidRPr="00706053">
        <w:rPr>
          <w:rFonts w:ascii="Century Gothic" w:hAnsi="Century Gothic"/>
          <w:sz w:val="24"/>
          <w:u w:val="single"/>
        </w:rPr>
        <w:t>SECTION A</w:t>
      </w:r>
      <w:r w:rsidR="00D7205E" w:rsidRPr="00706053">
        <w:rPr>
          <w:rFonts w:ascii="Century Gothic" w:hAnsi="Century Gothic"/>
          <w:sz w:val="24"/>
          <w:u w:val="single"/>
        </w:rPr>
        <w:t>:</w:t>
      </w:r>
      <w:r w:rsidRPr="00706053">
        <w:rPr>
          <w:rFonts w:ascii="Century Gothic" w:hAnsi="Century Gothic"/>
          <w:sz w:val="24"/>
        </w:rPr>
        <w:t xml:space="preserve"> </w:t>
      </w:r>
    </w:p>
    <w:p w14:paraId="224F4AF9" w14:textId="77777777" w:rsidR="00E443DD" w:rsidRDefault="00A3730A" w:rsidP="00706053">
      <w:pPr>
        <w:pStyle w:val="BodyText"/>
        <w:tabs>
          <w:tab w:val="left" w:pos="8222"/>
        </w:tabs>
        <w:ind w:right="281"/>
        <w:jc w:val="center"/>
        <w:rPr>
          <w:rFonts w:ascii="Century Gothic" w:hAnsi="Century Gothic"/>
          <w:sz w:val="24"/>
        </w:rPr>
      </w:pPr>
      <w:r w:rsidRPr="00706053">
        <w:rPr>
          <w:rFonts w:ascii="Century Gothic" w:hAnsi="Century Gothic"/>
          <w:sz w:val="24"/>
        </w:rPr>
        <w:t xml:space="preserve">DETERMINATION OF </w:t>
      </w:r>
      <w:r w:rsidR="00E443DD" w:rsidRPr="00706053">
        <w:rPr>
          <w:rFonts w:ascii="Century Gothic" w:hAnsi="Century Gothic"/>
          <w:sz w:val="24"/>
        </w:rPr>
        <w:t>APPLICATION</w:t>
      </w:r>
      <w:r w:rsidRPr="00706053">
        <w:rPr>
          <w:rFonts w:ascii="Century Gothic" w:hAnsi="Century Gothic"/>
          <w:sz w:val="24"/>
        </w:rPr>
        <w:t xml:space="preserve"> TYPES, </w:t>
      </w:r>
      <w:r w:rsidR="00FD59BF" w:rsidRPr="00706053">
        <w:rPr>
          <w:rFonts w:ascii="Century Gothic" w:hAnsi="Century Gothic"/>
          <w:sz w:val="24"/>
        </w:rPr>
        <w:t xml:space="preserve">PRESCRIBED NOTICE AND </w:t>
      </w:r>
      <w:r w:rsidR="00B02756">
        <w:rPr>
          <w:rFonts w:ascii="Century Gothic" w:hAnsi="Century Gothic"/>
          <w:sz w:val="24"/>
        </w:rPr>
        <w:t>FEES</w:t>
      </w:r>
    </w:p>
    <w:p w14:paraId="56FC0241" w14:textId="77777777" w:rsidR="00FD5358" w:rsidRDefault="00FD5358" w:rsidP="00706053">
      <w:pPr>
        <w:pStyle w:val="BodyText"/>
        <w:tabs>
          <w:tab w:val="left" w:pos="8222"/>
        </w:tabs>
        <w:ind w:right="281"/>
        <w:jc w:val="center"/>
        <w:rPr>
          <w:rFonts w:ascii="Century Gothic" w:hAnsi="Century Gothic"/>
          <w:sz w:val="24"/>
        </w:rPr>
      </w:pPr>
    </w:p>
    <w:tbl>
      <w:tblPr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8"/>
        <w:gridCol w:w="709"/>
        <w:gridCol w:w="7870"/>
        <w:gridCol w:w="1600"/>
      </w:tblGrid>
      <w:tr w:rsidR="00261299" w:rsidRPr="00373482" w14:paraId="645C314C" w14:textId="77777777" w:rsidTr="00FA7782">
        <w:trPr>
          <w:trHeight w:val="345"/>
        </w:trPr>
        <w:tc>
          <w:tcPr>
            <w:tcW w:w="115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1CEF629D" w14:textId="77777777" w:rsidR="00261299" w:rsidRPr="00A17600" w:rsidRDefault="00261299" w:rsidP="00706053">
            <w:pPr>
              <w:spacing w:line="360" w:lineRule="auto"/>
              <w:jc w:val="both"/>
              <w:rPr>
                <w:rFonts w:ascii="Century Gothic" w:hAnsi="Century Gothic" w:cs="Arial"/>
                <w:b/>
                <w:color w:val="000000"/>
                <w:sz w:val="20"/>
                <w:szCs w:val="20"/>
                <w:lang w:val="en-ZA"/>
              </w:rPr>
            </w:pPr>
            <w:r w:rsidRPr="00A17600">
              <w:rPr>
                <w:rFonts w:ascii="Century Gothic" w:hAnsi="Century Gothic" w:cs="Arial"/>
                <w:b/>
                <w:color w:val="000000"/>
                <w:sz w:val="20"/>
                <w:szCs w:val="20"/>
                <w:lang w:val="en-ZA"/>
              </w:rPr>
              <w:t xml:space="preserve">Tick </w:t>
            </w:r>
            <w:r w:rsidR="00A3730A" w:rsidRPr="00A17600">
              <w:rPr>
                <w:rFonts w:ascii="Century Gothic" w:hAnsi="Century Gothic" w:cs="Arial"/>
                <w:b/>
                <w:color w:val="000000"/>
                <w:sz w:val="20"/>
                <w:szCs w:val="20"/>
                <w:lang w:val="en-ZA"/>
              </w:rPr>
              <w:t xml:space="preserve">if </w:t>
            </w:r>
            <w:r w:rsidRPr="00A17600">
              <w:rPr>
                <w:rFonts w:ascii="Century Gothic" w:hAnsi="Century Gothic" w:cs="Arial"/>
                <w:b/>
                <w:color w:val="000000"/>
                <w:sz w:val="20"/>
                <w:szCs w:val="20"/>
                <w:lang w:val="en-ZA"/>
              </w:rPr>
              <w:t xml:space="preserve">relevant 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6A6E333" w14:textId="77777777" w:rsidR="00261299" w:rsidRPr="000B59E5" w:rsidRDefault="008F2ECB" w:rsidP="0027537C">
            <w:pPr>
              <w:spacing w:line="360" w:lineRule="auto"/>
              <w:jc w:val="both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What l</w:t>
            </w:r>
            <w:r w:rsidR="00A3730A"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and </w:t>
            </w:r>
            <w:r w:rsidR="004D3F30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use planning</w:t>
            </w:r>
            <w:r w:rsidR="00261299"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 </w:t>
            </w:r>
            <w:r w:rsidR="00A3730A"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applications</w:t>
            </w:r>
            <w:r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 are required</w:t>
            </w:r>
            <w:r w:rsidR="00A3730A"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 in terms of </w:t>
            </w:r>
            <w:r w:rsidR="00A3730A"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section </w:t>
            </w:r>
            <w:r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15 of</w:t>
            </w:r>
            <w:r w:rsidR="00A3730A"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 the </w:t>
            </w:r>
            <w:r w:rsidR="0027537C" w:rsidRPr="0027537C">
              <w:rPr>
                <w:rFonts w:ascii="Century Gothic" w:hAnsi="Century Gothic" w:cs="Arial"/>
                <w:b/>
                <w:sz w:val="20"/>
                <w:szCs w:val="20"/>
              </w:rPr>
              <w:t>By-Law on Municipal Land Use Planning for Beaufort West Municipality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B66DDE9" w14:textId="77777777" w:rsidR="00261299" w:rsidRPr="00706053" w:rsidRDefault="00261299" w:rsidP="00706053">
            <w:pPr>
              <w:spacing w:line="360" w:lineRule="auto"/>
              <w:ind w:left="252"/>
              <w:jc w:val="both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D237C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A</w:t>
            </w:r>
            <w:r w:rsidR="00A3730A"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pplication fees payable</w:t>
            </w:r>
          </w:p>
        </w:tc>
      </w:tr>
      <w:tr w:rsidR="00B02756" w:rsidRPr="00373482" w14:paraId="3C582552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C21FA" w14:textId="77777777" w:rsidR="00B02756" w:rsidRPr="00706053" w:rsidRDefault="00B02756" w:rsidP="00706053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046D6" w14:textId="77777777" w:rsidR="00B02756" w:rsidRPr="000B59E5" w:rsidRDefault="00B02756" w:rsidP="00706053">
            <w:pPr>
              <w:spacing w:line="360" w:lineRule="auto"/>
              <w:rPr>
                <w:rFonts w:ascii="Century Gothic" w:hAnsi="Century Gothic" w:cs="Arial"/>
                <w:b/>
                <w:color w:val="0070C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2(a)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A89D6" w14:textId="77777777" w:rsidR="00B02756" w:rsidRPr="000B59E5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rezoning of land;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6A798" w14:textId="77777777" w:rsidR="00B02756" w:rsidRPr="000B59E5" w:rsidRDefault="00B02756" w:rsidP="00706053">
            <w:pPr>
              <w:spacing w:line="360" w:lineRule="auto"/>
              <w:ind w:left="252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0E0CCD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5DA24443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C8FFC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C7E2E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2(b)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17710" w14:textId="77777777" w:rsidR="00B02756" w:rsidRPr="00462AF5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permanent departure from the development parameters of the zoning scheme;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917E2C" w14:textId="77777777" w:rsidR="00B02756" w:rsidRPr="000B59E5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0E0CCD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2AE2D12F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195EF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1B243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2(c)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09645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departure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granted on a temporary basis to utilise land for a purpose not permitted in terms of the primary rights of the zoning applicable to the land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1BE6A" w14:textId="77777777" w:rsidR="00B02756" w:rsidRPr="000E0CCD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0E0CCD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89EBC9E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7FC865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7C01A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2(d)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1977D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subdivision of land that is not exempted in terms of section </w:t>
            </w: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</w:t>
            </w:r>
            <w:r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4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, including the registration of a servitude or lease agreement;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D5B91" w14:textId="77777777" w:rsidR="00B02756" w:rsidRPr="000E0CCD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7DD7D403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6C54E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BF4E3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2(e)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E811A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consolidation of land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that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is not exempted in terms of section </w:t>
            </w: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</w:t>
            </w:r>
            <w:r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4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BBE13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1435CE6C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D73B2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C5033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2(f)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D9AE2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a removal, suspension or amendment of r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estrictive conditions in respect of a land unit;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B8839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17127F0F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CC54C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9DA11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2(g)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F6F8E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permission required in terms of the zoning scheme;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768F6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29201F43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1262F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2BAB5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2(h)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17F3C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an amendment, deletion or imposition of conditions in respect of an existing approval;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ACD3A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7E0CF481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C041D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69DE8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</w:t>
            </w:r>
            <w:proofErr w:type="spellStart"/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i</w:t>
            </w:r>
            <w:proofErr w:type="spellEnd"/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B4B128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an extension of the validity period of an approval;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FD50AE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2783FAB5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CFC23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31AD8B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2(j)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B9DBE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an approval o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f an overlay zone as contemplated 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in the zoning scheme;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F393F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7A04C977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5BCE9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CF13D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2(k)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F8CA5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an 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amendment or cancellation of a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n approved subdivision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plan or part thereof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, including a general plan or diagram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38DD5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6E1D111E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1D710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44BF7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2(l)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323B0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permission required in terms of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a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condition of approval;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CF26E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7456792C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69DB6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D4C06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2(m)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A543B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determination of a zoning;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E0AF0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2A8F9B4D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3719D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A6BC7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2(n)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57FAC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a closure of a public place or part thereof;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F9CCF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17D5BBF6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5943D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4DC00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2(o)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8BECC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consent use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contemplated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in the zoning scheme;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C66F0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6F3AAC29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89DBC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83F8A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2(p)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A6FEC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an occasional use of land;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45B99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2A96F63E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8EB9EDA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C60C06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9D1B5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</w:t>
            </w:r>
            <w:r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q</w:t>
            </w: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EF5A7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to disestablish a home owner’s association;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2ECE6" w14:textId="77777777" w:rsidR="00B02756" w:rsidRPr="00BE3D41" w:rsidRDefault="00472B08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70E8371F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C717552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C60C06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ED1F6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2(r</w:t>
            </w: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997EA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to rectify a failure by a home owner’s association to meet its obligations in respect of the control over or maintenance of services;</w:t>
            </w:r>
          </w:p>
          <w:p w14:paraId="0305EC24" w14:textId="77777777" w:rsidR="00FA7782" w:rsidRPr="00BE3D41" w:rsidRDefault="00FA7782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0C592" w14:textId="77777777" w:rsidR="00B02756" w:rsidRPr="00BE3D41" w:rsidRDefault="00472B08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D3C92B6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797A33D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C60C06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E221E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</w:t>
            </w:r>
            <w:r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s</w:t>
            </w: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FB343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permission required for the reconstruction of an existing building that constitutes a non-conforming use that is destroyed or damaged to the extent that it is necessary to demolish a substantial part of the building. </w:t>
            </w:r>
          </w:p>
          <w:p w14:paraId="119CED6E" w14:textId="77777777" w:rsidR="00FA7782" w:rsidRPr="00BE3D41" w:rsidRDefault="00FA7782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D5181" w14:textId="77777777" w:rsidR="00B02756" w:rsidRPr="00BE3D41" w:rsidRDefault="00472B08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268FE460" w14:textId="77777777" w:rsidTr="00FA7782">
        <w:trPr>
          <w:trHeight w:val="345"/>
        </w:trPr>
        <w:tc>
          <w:tcPr>
            <w:tcW w:w="115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7D52995" w14:textId="77777777" w:rsidR="00B02756" w:rsidRPr="00A17600" w:rsidRDefault="00B02756" w:rsidP="00452C74">
            <w:pPr>
              <w:spacing w:line="360" w:lineRule="auto"/>
              <w:rPr>
                <w:rFonts w:ascii="Century Gothic" w:hAnsi="Century Gothic" w:cs="Arial"/>
                <w:color w:val="000000"/>
                <w:sz w:val="20"/>
                <w:szCs w:val="20"/>
                <w:lang w:val="en-ZA"/>
              </w:rPr>
            </w:pPr>
            <w:r w:rsidRPr="00A17600">
              <w:rPr>
                <w:rFonts w:ascii="Century Gothic" w:hAnsi="Century Gothic" w:cs="Arial"/>
                <w:b/>
                <w:color w:val="000000"/>
                <w:sz w:val="20"/>
                <w:szCs w:val="20"/>
                <w:lang w:val="en-ZA"/>
              </w:rPr>
              <w:lastRenderedPageBreak/>
              <w:t>Tick if relevant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37A90E53" w14:textId="77777777" w:rsidR="00B02756" w:rsidRPr="00BE3D41" w:rsidRDefault="00B02756" w:rsidP="00B02756">
            <w:pPr>
              <w:spacing w:line="360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0F2DB4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What prescribed notice will be required?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B974DC8" w14:textId="77777777" w:rsidR="00B02756" w:rsidRPr="00BE3D41" w:rsidRDefault="00B02756" w:rsidP="000B59E5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A</w:t>
            </w:r>
            <w:r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dvertising </w:t>
            </w:r>
            <w:r w:rsidRPr="00BE3D41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fees payable</w:t>
            </w:r>
          </w:p>
        </w:tc>
      </w:tr>
      <w:tr w:rsidR="0027537C" w:rsidRPr="00373482" w14:paraId="1929E9BF" w14:textId="77777777" w:rsidTr="00FA7782">
        <w:trPr>
          <w:trHeight w:val="1103"/>
        </w:trPr>
        <w:tc>
          <w:tcPr>
            <w:tcW w:w="44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8EDF2" w14:textId="77777777" w:rsidR="0027537C" w:rsidRPr="00D237C3" w:rsidRDefault="0027537C" w:rsidP="00706053">
            <w:pPr>
              <w:spacing w:line="360" w:lineRule="auto"/>
              <w:jc w:val="center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0B59E5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Y</w:t>
            </w:r>
          </w:p>
          <w:p w14:paraId="180D4A2A" w14:textId="77777777" w:rsidR="0027537C" w:rsidRPr="00D237C3" w:rsidRDefault="0027537C" w:rsidP="00706053">
            <w:pPr>
              <w:spacing w:line="360" w:lineRule="auto"/>
              <w:jc w:val="center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2DA70" w14:textId="77777777" w:rsidR="0027537C" w:rsidRPr="00706053" w:rsidRDefault="0027537C" w:rsidP="00706053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N</w:t>
            </w:r>
          </w:p>
          <w:p w14:paraId="29E2E8D5" w14:textId="77777777" w:rsidR="0027537C" w:rsidRPr="00706053" w:rsidRDefault="0027537C" w:rsidP="00706053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87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B0DAC" w14:textId="77777777" w:rsidR="0027537C" w:rsidRPr="00706053" w:rsidRDefault="0027537C" w:rsidP="00706053">
            <w:pPr>
              <w:spacing w:line="360" w:lineRule="auto"/>
              <w:jc w:val="both"/>
              <w:rPr>
                <w:rFonts w:ascii="Century Gothic" w:hAnsi="Century Gothic" w:cs="Arial"/>
                <w:color w:val="0070C0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Serving of notices (</w:t>
            </w:r>
            <w:proofErr w:type="spellStart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i.e</w:t>
            </w:r>
            <w:proofErr w:type="spellEnd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Delivering by hand; registered post; data messages)</w:t>
            </w:r>
          </w:p>
          <w:p w14:paraId="20182E3E" w14:textId="77777777" w:rsidR="0027537C" w:rsidRPr="00706053" w:rsidRDefault="0027537C" w:rsidP="00472B08">
            <w:pPr>
              <w:spacing w:line="360" w:lineRule="auto"/>
              <w:jc w:val="both"/>
              <w:rPr>
                <w:rFonts w:ascii="Century Gothic" w:hAnsi="Century Gothic" w:cs="Arial"/>
                <w:color w:val="0070C0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Publication of notices (</w:t>
            </w:r>
            <w:proofErr w:type="spellStart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i.e</w:t>
            </w:r>
            <w:proofErr w:type="spellEnd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Local Newspaper(s)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; </w:t>
            </w:r>
            <w:r w:rsidRPr="001F3B46">
              <w:rPr>
                <w:rFonts w:ascii="Century Gothic" w:hAnsi="Century Gothic" w:cs="Arial"/>
                <w:i/>
                <w:sz w:val="20"/>
                <w:szCs w:val="20"/>
                <w:lang w:val="en-ZA"/>
              </w:rPr>
              <w:t>Provincial Gazette</w:t>
            </w:r>
            <w:r>
              <w:rPr>
                <w:rFonts w:ascii="Century Gothic" w:hAnsi="Century Gothic" w:cs="Arial"/>
                <w:i/>
                <w:sz w:val="20"/>
                <w:szCs w:val="20"/>
                <w:lang w:val="en-ZA"/>
              </w:rPr>
              <w:t>; site notice; Municipality’s website</w:t>
            </w: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)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2C130" w14:textId="77777777" w:rsidR="0027537C" w:rsidRPr="00706053" w:rsidRDefault="0027537C" w:rsidP="00706053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  <w:p w14:paraId="16AA2A6A" w14:textId="77777777" w:rsidR="0027537C" w:rsidRPr="00706053" w:rsidRDefault="0027537C" w:rsidP="00706053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</w:tr>
      <w:tr w:rsidR="00B02756" w:rsidRPr="00373482" w14:paraId="1036BDEA" w14:textId="77777777" w:rsidTr="00FA7782">
        <w:tc>
          <w:tcPr>
            <w:tcW w:w="44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8F191" w14:textId="77777777" w:rsidR="00B02756" w:rsidRPr="00D237C3" w:rsidRDefault="00B02756" w:rsidP="00706053">
            <w:pPr>
              <w:spacing w:line="360" w:lineRule="auto"/>
              <w:jc w:val="center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0B59E5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Y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835D3" w14:textId="77777777" w:rsidR="00B02756" w:rsidRPr="00706053" w:rsidRDefault="00B02756" w:rsidP="00706053">
            <w:pPr>
              <w:spacing w:line="360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N</w:t>
            </w:r>
          </w:p>
        </w:tc>
        <w:tc>
          <w:tcPr>
            <w:tcW w:w="787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593BA" w14:textId="77777777" w:rsidR="00B02756" w:rsidRPr="00706053" w:rsidRDefault="00B02756" w:rsidP="00B02756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Additional publication of notices (</w:t>
            </w:r>
            <w:proofErr w:type="spellStart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i.e</w:t>
            </w:r>
            <w:proofErr w:type="spellEnd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Site notice, public meeting, local radio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station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,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Municipality’s 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website, letters of consent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or objection</w:t>
            </w: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)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129A0" w14:textId="77777777" w:rsidR="00B02756" w:rsidRPr="00706053" w:rsidRDefault="00B02756" w:rsidP="00706053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2919D580" w14:textId="77777777" w:rsidTr="00FA7782">
        <w:tc>
          <w:tcPr>
            <w:tcW w:w="44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064DE" w14:textId="77777777" w:rsidR="00B02756" w:rsidRPr="00D237C3" w:rsidRDefault="00B02756" w:rsidP="00706053">
            <w:pPr>
              <w:spacing w:line="360" w:lineRule="auto"/>
              <w:jc w:val="center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0B59E5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Y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A6E98" w14:textId="77777777" w:rsidR="00B02756" w:rsidRPr="00706053" w:rsidRDefault="00B02756" w:rsidP="00706053">
            <w:pPr>
              <w:spacing w:line="360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N</w:t>
            </w:r>
          </w:p>
        </w:tc>
        <w:tc>
          <w:tcPr>
            <w:tcW w:w="787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17DCF" w14:textId="77777777" w:rsidR="00B02756" w:rsidRPr="00706053" w:rsidRDefault="00B02756" w:rsidP="00472B08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Notice of decision</w:t>
            </w: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(</w:t>
            </w:r>
            <w:proofErr w:type="spellStart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i.e</w:t>
            </w:r>
            <w:proofErr w:type="spellEnd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Provincial Gazette)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437B4" w14:textId="77777777" w:rsidR="00B02756" w:rsidRPr="00706053" w:rsidRDefault="00B02756" w:rsidP="00706053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738F6F6B" w14:textId="77777777" w:rsidTr="00FA7782">
        <w:tc>
          <w:tcPr>
            <w:tcW w:w="44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0528F" w14:textId="77777777" w:rsidR="00B02756" w:rsidRPr="00D237C3" w:rsidRDefault="00B02756" w:rsidP="00706053">
            <w:pPr>
              <w:spacing w:line="360" w:lineRule="auto"/>
              <w:jc w:val="center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0B59E5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Y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C2797" w14:textId="77777777" w:rsidR="00B02756" w:rsidRPr="00706053" w:rsidRDefault="00B02756" w:rsidP="00706053">
            <w:pPr>
              <w:spacing w:line="360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N</w:t>
            </w:r>
          </w:p>
        </w:tc>
        <w:tc>
          <w:tcPr>
            <w:tcW w:w="787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7BE6C" w14:textId="77777777" w:rsidR="00B02756" w:rsidRPr="00706053" w:rsidRDefault="00B02756" w:rsidP="00706053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Integrated procedures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104BD" w14:textId="77777777" w:rsidR="00B02756" w:rsidRPr="00706053" w:rsidRDefault="00B02756" w:rsidP="00706053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28C8F054" w14:textId="77777777" w:rsidTr="00FA7782">
        <w:tc>
          <w:tcPr>
            <w:tcW w:w="9027" w:type="dxa"/>
            <w:gridSpan w:val="3"/>
            <w:tcBorders>
              <w:left w:val="single" w:sz="4" w:space="0" w:color="auto"/>
              <w:bottom w:val="single" w:sz="2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60B254E1" w14:textId="77777777" w:rsidR="00B02756" w:rsidRPr="00D237C3" w:rsidRDefault="00B02756" w:rsidP="00706053">
            <w:pPr>
              <w:spacing w:line="360" w:lineRule="auto"/>
              <w:jc w:val="right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0B59E5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TOTAL APPLICATION FEE*:</w:t>
            </w:r>
          </w:p>
        </w:tc>
        <w:tc>
          <w:tcPr>
            <w:tcW w:w="16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14:paraId="346F3174" w14:textId="77777777" w:rsidR="00B02756" w:rsidRPr="00123B37" w:rsidRDefault="00B02756" w:rsidP="00706053">
            <w:pPr>
              <w:spacing w:line="360" w:lineRule="auto"/>
              <w:ind w:left="252"/>
              <w:rPr>
                <w:rFonts w:ascii="Century Gothic" w:hAnsi="Century Gothic" w:cs="Arial"/>
                <w:b/>
                <w:color w:val="808080"/>
                <w:sz w:val="20"/>
                <w:szCs w:val="20"/>
                <w:lang w:val="en-ZA"/>
              </w:rPr>
            </w:pPr>
            <w:r w:rsidRPr="00123B37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R</w:t>
            </w:r>
          </w:p>
        </w:tc>
      </w:tr>
    </w:tbl>
    <w:p w14:paraId="3FB8A167" w14:textId="77777777" w:rsidR="00472B08" w:rsidRDefault="00472B08" w:rsidP="00706053">
      <w:pPr>
        <w:pStyle w:val="BodyText"/>
        <w:rPr>
          <w:rFonts w:ascii="Century Gothic" w:hAnsi="Century Gothic"/>
          <w:sz w:val="20"/>
          <w:szCs w:val="20"/>
        </w:rPr>
      </w:pPr>
    </w:p>
    <w:p w14:paraId="2914D2EC" w14:textId="77777777" w:rsidR="00FD5358" w:rsidRDefault="00472B08" w:rsidP="0027537C">
      <w:pPr>
        <w:pStyle w:val="BodyText"/>
        <w:jc w:val="both"/>
        <w:rPr>
          <w:rFonts w:ascii="Century Gothic" w:hAnsi="Century Gothic"/>
          <w:b w:val="0"/>
          <w:i/>
          <w:color w:val="000000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KINDLY</w:t>
      </w:r>
      <w:r w:rsidR="00081376" w:rsidRPr="00DA3602">
        <w:rPr>
          <w:rFonts w:ascii="Century Gothic" w:hAnsi="Century Gothic"/>
          <w:sz w:val="20"/>
          <w:szCs w:val="20"/>
        </w:rPr>
        <w:t xml:space="preserve"> NOTE:</w:t>
      </w:r>
      <w:r w:rsidR="00FD5358">
        <w:rPr>
          <w:rFonts w:ascii="Century Gothic" w:hAnsi="Century Gothic"/>
          <w:sz w:val="20"/>
          <w:szCs w:val="20"/>
        </w:rPr>
        <w:t xml:space="preserve"> </w:t>
      </w:r>
      <w:r w:rsidR="00081376" w:rsidRPr="00706053">
        <w:rPr>
          <w:rFonts w:ascii="Century Gothic" w:hAnsi="Century Gothic"/>
          <w:b w:val="0"/>
          <w:sz w:val="20"/>
          <w:szCs w:val="20"/>
          <w:lang w:val="en-ZA"/>
        </w:rPr>
        <w:t>*</w:t>
      </w:r>
      <w:r w:rsidR="00081376" w:rsidRPr="00706053">
        <w:rPr>
          <w:rFonts w:ascii="Century Gothic" w:hAnsi="Century Gothic"/>
          <w:b w:val="0"/>
          <w:color w:val="000000"/>
          <w:sz w:val="20"/>
          <w:szCs w:val="20"/>
        </w:rPr>
        <w:t xml:space="preserve"> </w:t>
      </w:r>
      <w:r w:rsidR="00081376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>Application fees</w:t>
      </w:r>
      <w:r w:rsidR="008F2ECB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 xml:space="preserve"> are estimated on the information discussed and are subject to change with</w:t>
      </w:r>
      <w:r w:rsidR="00AA2014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 xml:space="preserve"> submission of</w:t>
      </w:r>
      <w:r w:rsidR="008F2ECB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 xml:space="preserve"> the </w:t>
      </w:r>
      <w:r w:rsidR="00AA2014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>formal application</w:t>
      </w:r>
      <w:r w:rsidR="008F2ECB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 xml:space="preserve">. </w:t>
      </w:r>
      <w:r w:rsidR="00081376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 xml:space="preserve"> </w:t>
      </w:r>
    </w:p>
    <w:p w14:paraId="1EEC6DCB" w14:textId="77777777" w:rsidR="00E42260" w:rsidRPr="007255E7" w:rsidRDefault="00E42260" w:rsidP="0027537C">
      <w:pPr>
        <w:spacing w:line="276" w:lineRule="auto"/>
        <w:jc w:val="both"/>
        <w:rPr>
          <w:rFonts w:ascii="Century Gothic" w:hAnsi="Century Gothic"/>
          <w:i/>
          <w:color w:val="000000"/>
          <w:sz w:val="20"/>
          <w:szCs w:val="20"/>
        </w:rPr>
      </w:pPr>
      <w:r w:rsidRPr="007255E7">
        <w:rPr>
          <w:rFonts w:ascii="Century Gothic" w:hAnsi="Century Gothic"/>
          <w:i/>
          <w:color w:val="000000"/>
          <w:sz w:val="20"/>
          <w:szCs w:val="20"/>
        </w:rPr>
        <w:t>Application fees that are paid to the Municipality are non-refundable and proof of payment of the application fees must accompany an application.</w:t>
      </w:r>
    </w:p>
    <w:p w14:paraId="6F3CD837" w14:textId="77777777" w:rsidR="00B1014E" w:rsidRPr="00706053" w:rsidRDefault="00E42260" w:rsidP="0027537C">
      <w:pPr>
        <w:pStyle w:val="BodyTex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 w:val="0"/>
          <w:i/>
          <w:color w:val="000000"/>
          <w:sz w:val="20"/>
          <w:szCs w:val="20"/>
        </w:rPr>
        <w:t>The applicant is liable for the cost of publishing and serving notice of an application.</w:t>
      </w:r>
    </w:p>
    <w:p w14:paraId="0C3F9D29" w14:textId="77777777" w:rsidR="00E42260" w:rsidRDefault="00E42260" w:rsidP="0027537C">
      <w:pPr>
        <w:spacing w:line="360" w:lineRule="auto"/>
        <w:jc w:val="both"/>
        <w:rPr>
          <w:rFonts w:ascii="Century Gothic" w:hAnsi="Century Gothic"/>
          <w:b/>
          <w:sz w:val="22"/>
          <w:szCs w:val="22"/>
          <w:u w:val="single"/>
        </w:rPr>
      </w:pPr>
    </w:p>
    <w:p w14:paraId="7F7CE603" w14:textId="77777777" w:rsidR="00AB45F3" w:rsidRDefault="00A3199B" w:rsidP="00706053">
      <w:pPr>
        <w:spacing w:line="360" w:lineRule="auto"/>
        <w:jc w:val="center"/>
        <w:rPr>
          <w:rFonts w:ascii="Century Gothic" w:hAnsi="Century Gothic"/>
          <w:b/>
          <w:sz w:val="22"/>
          <w:szCs w:val="22"/>
          <w:u w:val="single"/>
        </w:rPr>
      </w:pPr>
      <w:r w:rsidRPr="00706053">
        <w:rPr>
          <w:rFonts w:ascii="Century Gothic" w:hAnsi="Century Gothic"/>
          <w:b/>
          <w:sz w:val="22"/>
          <w:szCs w:val="22"/>
          <w:u w:val="single"/>
        </w:rPr>
        <w:t>SECTION B</w:t>
      </w:r>
      <w:r w:rsidR="00D7205E" w:rsidRPr="00706053">
        <w:rPr>
          <w:rFonts w:ascii="Century Gothic" w:hAnsi="Century Gothic"/>
          <w:b/>
          <w:sz w:val="22"/>
          <w:szCs w:val="22"/>
          <w:u w:val="single"/>
        </w:rPr>
        <w:t>:</w:t>
      </w:r>
    </w:p>
    <w:p w14:paraId="7591032A" w14:textId="77777777" w:rsidR="00123B37" w:rsidRDefault="00123B37" w:rsidP="00706053">
      <w:pPr>
        <w:spacing w:line="360" w:lineRule="auto"/>
        <w:jc w:val="center"/>
        <w:rPr>
          <w:rFonts w:ascii="Century Gothic" w:hAnsi="Century Gothic"/>
          <w:b/>
          <w:sz w:val="22"/>
          <w:szCs w:val="22"/>
        </w:rPr>
      </w:pPr>
      <w:r>
        <w:rPr>
          <w:rFonts w:ascii="Century Gothic" w:hAnsi="Century Gothic"/>
          <w:b/>
          <w:sz w:val="22"/>
          <w:szCs w:val="22"/>
        </w:rPr>
        <w:t>PROVISIONS IN TERMS OF THE RELEVANT PLANNING LEGISLATION / POLICIES / GUIDELINES</w:t>
      </w:r>
    </w:p>
    <w:p w14:paraId="573348AF" w14:textId="77777777" w:rsidR="00123B37" w:rsidRPr="00123B37" w:rsidRDefault="00123B37" w:rsidP="00706053">
      <w:pPr>
        <w:spacing w:line="360" w:lineRule="auto"/>
        <w:jc w:val="center"/>
        <w:rPr>
          <w:rFonts w:ascii="Century Gothic" w:hAnsi="Century Gothic"/>
          <w:b/>
          <w:sz w:val="22"/>
          <w:szCs w:val="22"/>
        </w:rPr>
      </w:pPr>
    </w:p>
    <w:tbl>
      <w:tblPr>
        <w:tblW w:w="1051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3"/>
        <w:gridCol w:w="890"/>
        <w:gridCol w:w="900"/>
        <w:gridCol w:w="1701"/>
        <w:gridCol w:w="1925"/>
      </w:tblGrid>
      <w:tr w:rsidR="00A3199B" w:rsidRPr="00706053" w14:paraId="03A9938C" w14:textId="77777777" w:rsidTr="00FA7782">
        <w:tc>
          <w:tcPr>
            <w:tcW w:w="5103" w:type="dxa"/>
            <w:shd w:val="clear" w:color="auto" w:fill="D9D9D9"/>
            <w:vAlign w:val="center"/>
          </w:tcPr>
          <w:p w14:paraId="6578471A" w14:textId="77777777" w:rsidR="00A3199B" w:rsidRPr="00706053" w:rsidRDefault="00D364F1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0B59E5">
              <w:rPr>
                <w:rFonts w:ascii="Century Gothic" w:hAnsi="Century Gothic"/>
                <w:sz w:val="20"/>
                <w:szCs w:val="20"/>
              </w:rPr>
              <w:t xml:space="preserve">QUESTIONS REGARDING </w:t>
            </w:r>
            <w:r w:rsidR="00A3199B" w:rsidRPr="00D237C3">
              <w:rPr>
                <w:rFonts w:ascii="Century Gothic" w:hAnsi="Century Gothic"/>
                <w:sz w:val="20"/>
                <w:szCs w:val="20"/>
              </w:rPr>
              <w:t>PLANNING POLICY CONTEXT</w:t>
            </w:r>
          </w:p>
        </w:tc>
        <w:tc>
          <w:tcPr>
            <w:tcW w:w="890" w:type="dxa"/>
            <w:shd w:val="clear" w:color="auto" w:fill="D9D9D9"/>
            <w:vAlign w:val="center"/>
          </w:tcPr>
          <w:p w14:paraId="524C8F01" w14:textId="77777777" w:rsidR="00A3199B" w:rsidRPr="00706053" w:rsidRDefault="00AA2014" w:rsidP="007255E7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0B59E5">
              <w:rPr>
                <w:rFonts w:ascii="Century Gothic" w:hAnsi="Century Gothic"/>
                <w:sz w:val="20"/>
                <w:szCs w:val="20"/>
              </w:rPr>
              <w:t>YES</w:t>
            </w:r>
          </w:p>
        </w:tc>
        <w:tc>
          <w:tcPr>
            <w:tcW w:w="900" w:type="dxa"/>
            <w:shd w:val="clear" w:color="auto" w:fill="D9D9D9"/>
            <w:vAlign w:val="center"/>
          </w:tcPr>
          <w:p w14:paraId="5E16FC0B" w14:textId="77777777" w:rsidR="00A3199B" w:rsidRPr="00706053" w:rsidRDefault="00AA2014" w:rsidP="007255E7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0B59E5">
              <w:rPr>
                <w:rFonts w:ascii="Century Gothic" w:hAnsi="Century Gothic"/>
                <w:sz w:val="20"/>
                <w:szCs w:val="20"/>
              </w:rPr>
              <w:t>NO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32D0144E" w14:textId="77777777" w:rsidR="00A3199B" w:rsidRPr="00706053" w:rsidRDefault="00AA2014" w:rsidP="007255E7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0B59E5">
              <w:rPr>
                <w:rFonts w:ascii="Century Gothic" w:hAnsi="Century Gothic"/>
                <w:sz w:val="20"/>
                <w:szCs w:val="20"/>
              </w:rPr>
              <w:t>TO BE DETERMINED</w:t>
            </w:r>
          </w:p>
        </w:tc>
        <w:tc>
          <w:tcPr>
            <w:tcW w:w="1925" w:type="dxa"/>
            <w:shd w:val="clear" w:color="auto" w:fill="D9D9D9"/>
            <w:vAlign w:val="center"/>
          </w:tcPr>
          <w:p w14:paraId="73A7B3CC" w14:textId="77777777" w:rsidR="00A3199B" w:rsidRPr="00706053" w:rsidRDefault="00AA2014" w:rsidP="007255E7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0B59E5">
              <w:rPr>
                <w:rFonts w:ascii="Century Gothic" w:hAnsi="Century Gothic"/>
                <w:sz w:val="20"/>
                <w:szCs w:val="20"/>
              </w:rPr>
              <w:t>COMMENT</w:t>
            </w:r>
          </w:p>
        </w:tc>
      </w:tr>
      <w:tr w:rsidR="00AA2014" w:rsidRPr="00706053" w14:paraId="4612BAFA" w14:textId="77777777" w:rsidTr="00FA7782">
        <w:tc>
          <w:tcPr>
            <w:tcW w:w="5103" w:type="dxa"/>
            <w:shd w:val="clear" w:color="auto" w:fill="auto"/>
            <w:vAlign w:val="center"/>
          </w:tcPr>
          <w:p w14:paraId="1B8E0DD8" w14:textId="77777777" w:rsidR="00AA2014" w:rsidRPr="00D237C3" w:rsidRDefault="00B02756" w:rsidP="00B02756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>Is any municipal integrated development plan, spatial development framework(s), structure plans, by-laws or any other municipal policies or guidelines applicable?</w:t>
            </w:r>
            <w:r w:rsidR="00AA2014" w:rsidRPr="00E42260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</w:t>
            </w:r>
            <w:r w:rsidR="00AA2014"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If yes, is the proposal in line with the aforementioned documentation/plans?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33B5E2D9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63CC6E54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34B18201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18D53303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AA2014" w:rsidRPr="00706053" w14:paraId="7888E6CB" w14:textId="77777777" w:rsidTr="00FA7782">
        <w:tc>
          <w:tcPr>
            <w:tcW w:w="5103" w:type="dxa"/>
            <w:shd w:val="clear" w:color="auto" w:fill="auto"/>
            <w:vAlign w:val="center"/>
          </w:tcPr>
          <w:p w14:paraId="579BEE32" w14:textId="77777777" w:rsidR="00AA2014" w:rsidRPr="000B59E5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Any applicable restrictive condition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(</w:t>
            </w: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)</w:t>
            </w: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prohibiting the proposal? </w:t>
            </w:r>
            <w:r w:rsidRPr="00D237C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If yes, 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is/</w:t>
            </w: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are the condition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(</w:t>
            </w: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)</w:t>
            </w: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in favour of a third party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(</w:t>
            </w:r>
            <w:proofErr w:type="spellStart"/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ies</w:t>
            </w:r>
            <w:proofErr w:type="spellEnd"/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)</w:t>
            </w: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? </w:t>
            </w:r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[List condition numbers and third party(</w:t>
            </w:r>
            <w:proofErr w:type="spellStart"/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ies</w:t>
            </w:r>
            <w:proofErr w:type="spellEnd"/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)]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140DEB27" w14:textId="77777777" w:rsidR="00AA2014" w:rsidRPr="00D237C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7502FBB9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0E7FF021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5D2BE8A5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AA2014" w:rsidRPr="00706053" w14:paraId="66362D00" w14:textId="77777777" w:rsidTr="00FA7782">
        <w:tc>
          <w:tcPr>
            <w:tcW w:w="5103" w:type="dxa"/>
            <w:shd w:val="clear" w:color="auto" w:fill="auto"/>
            <w:vAlign w:val="center"/>
          </w:tcPr>
          <w:p w14:paraId="370AE651" w14:textId="77777777" w:rsidR="00AA2014" w:rsidRPr="000B59E5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Any other Municipal by-law that may be relevant to application? </w:t>
            </w:r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(If yes, specify)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383292E9" w14:textId="77777777" w:rsidR="00AA2014" w:rsidRPr="00D237C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073AB430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721F4A1C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356B089D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AA2014" w:rsidRPr="00706053" w14:paraId="54D7B3A4" w14:textId="77777777" w:rsidTr="00FA7782">
        <w:tc>
          <w:tcPr>
            <w:tcW w:w="8594" w:type="dxa"/>
            <w:gridSpan w:val="4"/>
            <w:shd w:val="clear" w:color="auto" w:fill="auto"/>
            <w:vAlign w:val="center"/>
          </w:tcPr>
          <w:p w14:paraId="47693B28" w14:textId="77777777" w:rsidR="00AA2014" w:rsidRPr="000B59E5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Cs w:val="0"/>
                <w:sz w:val="20"/>
                <w:szCs w:val="20"/>
              </w:rPr>
            </w:pPr>
            <w:r w:rsidRPr="000B59E5">
              <w:rPr>
                <w:rFonts w:ascii="Century Gothic" w:hAnsi="Century Gothic"/>
                <w:bCs w:val="0"/>
                <w:sz w:val="20"/>
                <w:szCs w:val="20"/>
              </w:rPr>
              <w:t>Zoning Scheme By-law considerations:</w:t>
            </w:r>
          </w:p>
          <w:p w14:paraId="2B0F456C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D237C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What is the curr</w:t>
            </w: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ent zoning of the property? </w:t>
            </w:r>
          </w:p>
          <w:p w14:paraId="03E71C8D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__________________________________________________________________________________</w:t>
            </w:r>
          </w:p>
          <w:p w14:paraId="543EF84E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What is the proposed zoning of the property?</w:t>
            </w:r>
          </w:p>
          <w:p w14:paraId="0EC8B330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__________________________________________________________________________________</w:t>
            </w:r>
          </w:p>
          <w:p w14:paraId="448EECAA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Does the proposal fall within the provisions/parameters of the zoning scheme?</w:t>
            </w:r>
          </w:p>
          <w:p w14:paraId="3A1A0063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__________________________________________________________________________________</w:t>
            </w:r>
          </w:p>
          <w:p w14:paraId="128DAC83" w14:textId="77777777" w:rsidR="00AA2014" w:rsidRPr="00A17600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lastRenderedPageBreak/>
              <w:t xml:space="preserve">Are additional applications required to deviate from the zoning scheme? </w:t>
            </w:r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(if yes, specify)</w:t>
            </w:r>
          </w:p>
          <w:p w14:paraId="601FC932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__________________________________________________________________________________</w:t>
            </w:r>
          </w:p>
          <w:p w14:paraId="3E76786D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61F6D1B3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72137ED4" w14:textId="77777777" w:rsidR="004209E3" w:rsidRDefault="004209E3" w:rsidP="00706053">
      <w:pPr>
        <w:pStyle w:val="BodyText"/>
        <w:tabs>
          <w:tab w:val="left" w:pos="8222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tbl>
      <w:tblPr>
        <w:tblW w:w="1051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3"/>
        <w:gridCol w:w="890"/>
        <w:gridCol w:w="900"/>
        <w:gridCol w:w="1701"/>
        <w:gridCol w:w="1925"/>
      </w:tblGrid>
      <w:tr w:rsidR="00AB45F3" w:rsidRPr="00706053" w14:paraId="3C18D3BD" w14:textId="77777777" w:rsidTr="00FA7782">
        <w:tc>
          <w:tcPr>
            <w:tcW w:w="5103" w:type="dxa"/>
            <w:shd w:val="clear" w:color="auto" w:fill="D9D9D9"/>
            <w:vAlign w:val="center"/>
          </w:tcPr>
          <w:p w14:paraId="70F58C90" w14:textId="77777777" w:rsidR="004209E3" w:rsidRPr="00706053" w:rsidRDefault="004209E3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QUESTIONS REGARDING OTHER PLANNING CONSIDERATIONS</w:t>
            </w:r>
          </w:p>
        </w:tc>
        <w:tc>
          <w:tcPr>
            <w:tcW w:w="890" w:type="dxa"/>
            <w:shd w:val="clear" w:color="auto" w:fill="D9D9D9"/>
            <w:vAlign w:val="center"/>
          </w:tcPr>
          <w:p w14:paraId="171E72C4" w14:textId="77777777" w:rsidR="004209E3" w:rsidRPr="0070605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265E5B">
              <w:rPr>
                <w:rFonts w:ascii="Century Gothic" w:hAnsi="Century Gothic"/>
                <w:sz w:val="20"/>
                <w:szCs w:val="20"/>
              </w:rPr>
              <w:t>YES</w:t>
            </w:r>
          </w:p>
        </w:tc>
        <w:tc>
          <w:tcPr>
            <w:tcW w:w="900" w:type="dxa"/>
            <w:shd w:val="clear" w:color="auto" w:fill="D9D9D9"/>
            <w:vAlign w:val="center"/>
          </w:tcPr>
          <w:p w14:paraId="062585D3" w14:textId="77777777" w:rsidR="004209E3" w:rsidRPr="0070605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7D0075">
              <w:rPr>
                <w:rFonts w:ascii="Century Gothic" w:hAnsi="Century Gothic"/>
                <w:sz w:val="20"/>
                <w:szCs w:val="20"/>
              </w:rPr>
              <w:t>NO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688BA11A" w14:textId="77777777" w:rsidR="004209E3" w:rsidRPr="0070605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B30D96">
              <w:rPr>
                <w:rFonts w:ascii="Century Gothic" w:hAnsi="Century Gothic"/>
                <w:sz w:val="20"/>
                <w:szCs w:val="20"/>
              </w:rPr>
              <w:t>TO BE DETERMINED</w:t>
            </w:r>
          </w:p>
        </w:tc>
        <w:tc>
          <w:tcPr>
            <w:tcW w:w="1925" w:type="dxa"/>
            <w:shd w:val="clear" w:color="auto" w:fill="D9D9D9"/>
            <w:vAlign w:val="center"/>
          </w:tcPr>
          <w:p w14:paraId="4FB05E27" w14:textId="77777777" w:rsidR="004209E3" w:rsidRPr="0070605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BB3768">
              <w:rPr>
                <w:rFonts w:ascii="Century Gothic" w:hAnsi="Century Gothic"/>
                <w:sz w:val="20"/>
                <w:szCs w:val="20"/>
              </w:rPr>
              <w:t>COMMENT</w:t>
            </w:r>
          </w:p>
        </w:tc>
      </w:tr>
      <w:tr w:rsidR="00F6386C" w:rsidRPr="00706053" w14:paraId="269F6FF0" w14:textId="77777777" w:rsidTr="00FA7782">
        <w:tc>
          <w:tcPr>
            <w:tcW w:w="5103" w:type="dxa"/>
            <w:shd w:val="clear" w:color="auto" w:fill="auto"/>
            <w:vAlign w:val="center"/>
          </w:tcPr>
          <w:p w14:paraId="1F7FBDC6" w14:textId="77777777" w:rsidR="00F6386C" w:rsidRDefault="00F6386C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sz w:val="20"/>
                <w:szCs w:val="20"/>
              </w:rPr>
              <w:t>Is a development application affecting national interest in terms of section 52(3) of Spatial Planning Land Use Management Act, 2013 (Act 16 of 2013) (SPLUMA), required?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02A00CAE" w14:textId="77777777" w:rsidR="00F6386C" w:rsidRPr="00265E5B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51132815" w14:textId="77777777" w:rsidR="00F6386C" w:rsidRPr="007D0075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66F5824C" w14:textId="77777777" w:rsidR="00F6386C" w:rsidRPr="00B30D96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73949830" w14:textId="77777777" w:rsidR="00F6386C" w:rsidRPr="00BB3768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B02756" w:rsidRPr="00706053" w14:paraId="34A2E925" w14:textId="77777777" w:rsidTr="00FA7782">
        <w:tc>
          <w:tcPr>
            <w:tcW w:w="5103" w:type="dxa"/>
            <w:shd w:val="clear" w:color="auto" w:fill="auto"/>
            <w:vAlign w:val="center"/>
          </w:tcPr>
          <w:p w14:paraId="4D95FF76" w14:textId="77777777" w:rsidR="00B02756" w:rsidRPr="00B02756" w:rsidRDefault="00B02756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>Is the proposal in line with the national spatial development framework and national laws, regulations, other guidelines or documents?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0E763154" w14:textId="77777777" w:rsidR="00B02756" w:rsidRPr="00265E5B" w:rsidRDefault="00B02756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674F26B9" w14:textId="77777777" w:rsidR="00B02756" w:rsidRPr="007D0075" w:rsidRDefault="00B02756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628D84C9" w14:textId="77777777" w:rsidR="00B02756" w:rsidRPr="00B30D96" w:rsidRDefault="00B02756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6A2BFD57" w14:textId="77777777" w:rsidR="00B02756" w:rsidRPr="00BB3768" w:rsidRDefault="00B02756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F6386C" w:rsidRPr="00706053" w14:paraId="491B1A9C" w14:textId="77777777" w:rsidTr="00FA7782">
        <w:tc>
          <w:tcPr>
            <w:tcW w:w="5103" w:type="dxa"/>
            <w:shd w:val="clear" w:color="auto" w:fill="auto"/>
            <w:vAlign w:val="center"/>
          </w:tcPr>
          <w:p w14:paraId="68D6F18D" w14:textId="77777777" w:rsidR="00F6386C" w:rsidRPr="00B02756" w:rsidRDefault="00B02756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>Is the proposal in line with the principles for land development, set out in the S</w:t>
            </w:r>
            <w:r w:rsidR="00850914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>PLUMA</w:t>
            </w: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 xml:space="preserve"> and the Western Cape Land Use Planning Act, 2014 (Act 3 of 2014)?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18FDA882" w14:textId="77777777" w:rsidR="00F6386C" w:rsidRPr="00265E5B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5636477C" w14:textId="77777777" w:rsidR="00F6386C" w:rsidRPr="007D0075" w:rsidRDefault="00F6386C" w:rsidP="00AA2014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7B614C17" w14:textId="77777777" w:rsidR="00F6386C" w:rsidRPr="00B30D96" w:rsidRDefault="00F6386C" w:rsidP="00AA2014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5EB10BB5" w14:textId="77777777" w:rsidR="00F6386C" w:rsidRPr="00BB3768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F6386C" w:rsidRPr="00706053" w14:paraId="47359536" w14:textId="77777777" w:rsidTr="00FA7782">
        <w:tc>
          <w:tcPr>
            <w:tcW w:w="5103" w:type="dxa"/>
            <w:shd w:val="clear" w:color="auto" w:fill="auto"/>
            <w:vAlign w:val="center"/>
          </w:tcPr>
          <w:p w14:paraId="2FD8B62E" w14:textId="77777777" w:rsidR="00F6386C" w:rsidRPr="00E42260" w:rsidRDefault="00B02756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 xml:space="preserve">Is the proposal in line with the </w:t>
            </w: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  <w:lang w:val="en-ZA"/>
              </w:rPr>
              <w:t>provincial spatial development framework(s)</w:t>
            </w: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 xml:space="preserve"> and provincial laws, regulations, other policies, guidelines or documents?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27D1BE95" w14:textId="77777777" w:rsidR="00F6386C" w:rsidRPr="00265E5B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348912A0" w14:textId="77777777" w:rsidR="00F6386C" w:rsidRPr="007D0075" w:rsidRDefault="00F6386C" w:rsidP="00AA2014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099C5C52" w14:textId="77777777" w:rsidR="00F6386C" w:rsidRPr="00B30D96" w:rsidRDefault="00F6386C" w:rsidP="00AA2014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4E8E613F" w14:textId="77777777" w:rsidR="00F6386C" w:rsidRPr="00BB3768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B02756" w:rsidRPr="00706053" w14:paraId="67D9D56A" w14:textId="77777777" w:rsidTr="00FA7782">
        <w:tc>
          <w:tcPr>
            <w:tcW w:w="5103" w:type="dxa"/>
            <w:shd w:val="clear" w:color="auto" w:fill="auto"/>
            <w:vAlign w:val="center"/>
          </w:tcPr>
          <w:p w14:paraId="6DAA24F6" w14:textId="77777777" w:rsidR="00B02756" w:rsidRPr="00B56037" w:rsidRDefault="00383743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</w:pP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>Is any district</w:t>
            </w:r>
            <w:r w:rsidR="00B02756"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 xml:space="preserve"> municipal integrated development plan, spatial development framework, other policies, guidelines or documents relevant?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3358E43C" w14:textId="77777777" w:rsidR="00B02756" w:rsidRPr="00265E5B" w:rsidRDefault="00B02756" w:rsidP="00F6386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743896CE" w14:textId="77777777" w:rsidR="00B02756" w:rsidRPr="007D0075" w:rsidRDefault="00B02756" w:rsidP="00AA2014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39FE41D7" w14:textId="77777777" w:rsidR="00B02756" w:rsidRPr="00B30D96" w:rsidRDefault="00B02756" w:rsidP="00AA2014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6A30A93F" w14:textId="77777777" w:rsidR="00B02756" w:rsidRPr="00BB3768" w:rsidRDefault="00B02756" w:rsidP="00F6386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2ADD2331" w14:textId="77777777" w:rsidR="00A3199B" w:rsidRPr="009E5A96" w:rsidRDefault="00A3199B" w:rsidP="00A3199B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009BE6EC" w14:textId="77777777" w:rsidR="00AB45F3" w:rsidRPr="00706053" w:rsidRDefault="00D7205E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  <w:u w:val="single"/>
        </w:rPr>
        <w:t>SECTION C</w:t>
      </w:r>
      <w:r w:rsidRPr="00706053">
        <w:rPr>
          <w:rFonts w:ascii="Century Gothic" w:hAnsi="Century Gothic"/>
          <w:szCs w:val="22"/>
        </w:rPr>
        <w:t xml:space="preserve">: </w:t>
      </w:r>
    </w:p>
    <w:p w14:paraId="77F69039" w14:textId="77777777" w:rsidR="00850914" w:rsidRDefault="00AB45F3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</w:rPr>
        <w:t>CONSENT / COMMENT REQUIRED FROM OTHER ORGANS OF STATE</w:t>
      </w:r>
    </w:p>
    <w:p w14:paraId="4907C628" w14:textId="77777777" w:rsidR="00FA7782" w:rsidRPr="00706053" w:rsidRDefault="00FA7782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Cs w:val="22"/>
        </w:rPr>
      </w:pPr>
    </w:p>
    <w:tbl>
      <w:tblPr>
        <w:tblW w:w="1051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3"/>
        <w:gridCol w:w="900"/>
        <w:gridCol w:w="900"/>
        <w:gridCol w:w="1701"/>
        <w:gridCol w:w="1915"/>
      </w:tblGrid>
      <w:tr w:rsidR="00F6386C" w:rsidRPr="00DA3602" w14:paraId="76920DCE" w14:textId="77777777" w:rsidTr="00FA7782">
        <w:tc>
          <w:tcPr>
            <w:tcW w:w="5103" w:type="dxa"/>
            <w:shd w:val="clear" w:color="auto" w:fill="D9D9D9"/>
            <w:vAlign w:val="center"/>
          </w:tcPr>
          <w:p w14:paraId="4A49BDAE" w14:textId="77777777" w:rsidR="00F6386C" w:rsidRPr="000B59E5" w:rsidRDefault="00F6386C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OUESTIONS REGARDING CONSENT / COMMENT REQUIRED</w:t>
            </w:r>
            <w:r w:rsidRPr="000B59E5">
              <w:rPr>
                <w:rFonts w:ascii="Century Gothic" w:hAnsi="Century Gothic"/>
                <w:sz w:val="20"/>
                <w:szCs w:val="20"/>
              </w:rPr>
              <w:t xml:space="preserve"> </w:t>
            </w:r>
          </w:p>
        </w:tc>
        <w:tc>
          <w:tcPr>
            <w:tcW w:w="900" w:type="dxa"/>
            <w:shd w:val="clear" w:color="auto" w:fill="D9D9D9"/>
            <w:vAlign w:val="center"/>
          </w:tcPr>
          <w:p w14:paraId="09FE8B30" w14:textId="77777777" w:rsidR="00F6386C" w:rsidRPr="00D237C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237C3">
              <w:rPr>
                <w:rFonts w:ascii="Century Gothic" w:hAnsi="Century Gothic"/>
                <w:sz w:val="20"/>
                <w:szCs w:val="20"/>
              </w:rPr>
              <w:t>YES</w:t>
            </w:r>
          </w:p>
        </w:tc>
        <w:tc>
          <w:tcPr>
            <w:tcW w:w="900" w:type="dxa"/>
            <w:shd w:val="clear" w:color="auto" w:fill="D9D9D9"/>
            <w:vAlign w:val="center"/>
          </w:tcPr>
          <w:p w14:paraId="052E7527" w14:textId="77777777" w:rsidR="00F6386C" w:rsidRPr="0070605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NO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6250FBEF" w14:textId="77777777" w:rsidR="00F6386C" w:rsidRPr="0070605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TO BE DETERMINED</w:t>
            </w:r>
          </w:p>
        </w:tc>
        <w:tc>
          <w:tcPr>
            <w:tcW w:w="1915" w:type="dxa"/>
            <w:shd w:val="clear" w:color="auto" w:fill="D9D9D9"/>
            <w:vAlign w:val="center"/>
          </w:tcPr>
          <w:p w14:paraId="57DDE474" w14:textId="77777777" w:rsidR="00F6386C" w:rsidRPr="000B59E5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OBTAIN APPROVAL</w:t>
            </w:r>
            <w:r w:rsidRPr="000B59E5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706053">
              <w:rPr>
                <w:rFonts w:ascii="Century Gothic" w:hAnsi="Century Gothic"/>
                <w:sz w:val="20"/>
                <w:szCs w:val="20"/>
              </w:rPr>
              <w:t>/</w:t>
            </w:r>
            <w:r w:rsidRPr="000B59E5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706053">
              <w:rPr>
                <w:rFonts w:ascii="Century Gothic" w:hAnsi="Century Gothic"/>
                <w:sz w:val="20"/>
                <w:szCs w:val="20"/>
              </w:rPr>
              <w:t>CONSENT</w:t>
            </w:r>
            <w:r w:rsidRPr="000B59E5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706053">
              <w:rPr>
                <w:rFonts w:ascii="Century Gothic" w:hAnsi="Century Gothic"/>
                <w:sz w:val="20"/>
                <w:szCs w:val="20"/>
              </w:rPr>
              <w:t>/</w:t>
            </w:r>
            <w:r w:rsidRPr="000B59E5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D237C3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706053">
              <w:rPr>
                <w:rFonts w:ascii="Century Gothic" w:hAnsi="Century Gothic"/>
                <w:sz w:val="20"/>
                <w:szCs w:val="20"/>
              </w:rPr>
              <w:t>COMMENT FROM:</w:t>
            </w:r>
          </w:p>
        </w:tc>
      </w:tr>
      <w:tr w:rsidR="00B02756" w:rsidRPr="00DA3602" w14:paraId="53C09AA5" w14:textId="77777777" w:rsidTr="00FA7782">
        <w:tc>
          <w:tcPr>
            <w:tcW w:w="5103" w:type="dxa"/>
            <w:shd w:val="clear" w:color="auto" w:fill="auto"/>
            <w:vAlign w:val="center"/>
          </w:tcPr>
          <w:p w14:paraId="5C28859B" w14:textId="77777777" w:rsidR="00B02756" w:rsidRPr="00706053" w:rsidRDefault="00B02756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sz w:val="20"/>
                <w:szCs w:val="20"/>
              </w:rPr>
              <w:t>Is a land development application required in terms of section 53(2) of LUPA</w:t>
            </w:r>
            <w:r w:rsidR="00383743">
              <w:rPr>
                <w:rFonts w:ascii="Century Gothic" w:hAnsi="Century Gothic"/>
                <w:b w:val="0"/>
                <w:sz w:val="20"/>
                <w:szCs w:val="20"/>
              </w:rPr>
              <w:t xml:space="preserve"> or section 10 of LUP Regulations</w:t>
            </w:r>
            <w:r>
              <w:rPr>
                <w:rFonts w:ascii="Century Gothic" w:hAnsi="Century Gothic"/>
                <w:b w:val="0"/>
                <w:sz w:val="20"/>
                <w:szCs w:val="20"/>
              </w:rPr>
              <w:t>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199A6932" w14:textId="77777777" w:rsidR="00B02756" w:rsidRPr="00D237C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53C26D7E" w14:textId="77777777" w:rsidR="00B02756" w:rsidRPr="0070605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64EF5BCE" w14:textId="77777777" w:rsidR="00B02756" w:rsidRPr="0070605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DA1D04B" w14:textId="77777777" w:rsidR="00B02756" w:rsidRPr="00706053" w:rsidRDefault="00E42260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EE057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Western Cape Provincial Department of Environmental Affairs &amp; Development </w:t>
            </w:r>
            <w:r w:rsidRPr="00EE057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lastRenderedPageBreak/>
              <w:t>Planning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(DEA&amp;DP)</w:t>
            </w:r>
          </w:p>
        </w:tc>
      </w:tr>
      <w:tr w:rsidR="00E42260" w:rsidRPr="00DA3602" w14:paraId="685E9FC1" w14:textId="77777777" w:rsidTr="00FA7782">
        <w:tc>
          <w:tcPr>
            <w:tcW w:w="5103" w:type="dxa"/>
            <w:shd w:val="clear" w:color="auto" w:fill="auto"/>
            <w:vAlign w:val="center"/>
          </w:tcPr>
          <w:p w14:paraId="1EF99E22" w14:textId="77777777" w:rsidR="00E42260" w:rsidRDefault="00E42260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sz w:val="20"/>
                <w:szCs w:val="20"/>
              </w:rPr>
              <w:lastRenderedPageBreak/>
              <w:t>Is provincial comment on land use application(s) required in terms of section 45(1) of LUPA?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6934514C" w14:textId="77777777" w:rsidR="00E42260" w:rsidRPr="00D237C3" w:rsidRDefault="00E42260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171FAD60" w14:textId="77777777" w:rsidR="00E42260" w:rsidRPr="00706053" w:rsidRDefault="00E42260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354AEA68" w14:textId="77777777" w:rsidR="00E42260" w:rsidRPr="00706053" w:rsidRDefault="00E42260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160F69E8" w14:textId="77777777" w:rsidR="00E42260" w:rsidRPr="00383743" w:rsidRDefault="00E42260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7255E7">
              <w:rPr>
                <w:rFonts w:ascii="Century Gothic" w:hAnsi="Century Gothic"/>
                <w:b w:val="0"/>
                <w:sz w:val="20"/>
                <w:szCs w:val="20"/>
              </w:rPr>
              <w:t>DEA&amp;DP</w:t>
            </w:r>
          </w:p>
        </w:tc>
      </w:tr>
      <w:tr w:rsidR="00B02756" w:rsidRPr="00DA3602" w14:paraId="0075FD60" w14:textId="77777777" w:rsidTr="00FA7782">
        <w:tc>
          <w:tcPr>
            <w:tcW w:w="5103" w:type="dxa"/>
            <w:shd w:val="clear" w:color="auto" w:fill="auto"/>
            <w:vAlign w:val="center"/>
          </w:tcPr>
          <w:p w14:paraId="11238AFB" w14:textId="77777777" w:rsidR="00B02756" w:rsidRPr="00D237C3" w:rsidRDefault="00B02756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Is/was the property(</w:t>
            </w:r>
            <w:proofErr w:type="spellStart"/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ies</w:t>
            </w:r>
            <w:proofErr w:type="spellEnd"/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) utilised for agricultural purposes?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1B9766D3" w14:textId="77777777" w:rsidR="00B02756" w:rsidRPr="0070605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1A506381" w14:textId="77777777" w:rsidR="00B02756" w:rsidRPr="0070605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1905FDD8" w14:textId="77777777" w:rsidR="00B02756" w:rsidRPr="0070605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15E800DE" w14:textId="77777777" w:rsidR="00B02756" w:rsidRPr="00383743" w:rsidRDefault="00E42260" w:rsidP="00E4226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7255E7">
              <w:rPr>
                <w:rFonts w:ascii="Century Gothic" w:hAnsi="Century Gothic" w:cs="Times New Roman"/>
                <w:b w:val="0"/>
                <w:sz w:val="20"/>
                <w:szCs w:val="20"/>
              </w:rPr>
              <w:t>Western Cape Government Department of Agriculture</w:t>
            </w:r>
          </w:p>
        </w:tc>
      </w:tr>
      <w:tr w:rsidR="00B02756" w:rsidRPr="00DA3602" w14:paraId="19E07CF3" w14:textId="77777777" w:rsidTr="00FA7782">
        <w:tc>
          <w:tcPr>
            <w:tcW w:w="5103" w:type="dxa"/>
            <w:shd w:val="clear" w:color="auto" w:fill="auto"/>
            <w:vAlign w:val="center"/>
          </w:tcPr>
          <w:p w14:paraId="4985EC3E" w14:textId="77777777" w:rsidR="00B02756" w:rsidRPr="000B59E5" w:rsidRDefault="00B02756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2219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require approval in terms of Subdivision of Agricultural Land Act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, 1970 (Act 70 of 1970)</w:t>
            </w:r>
            <w:r w:rsidRPr="0072219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31C4F259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6B920DE1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5D2B70DD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6695BF80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001FE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National Department of Agriculture, Forestry and Fisheries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(DAFF)</w:t>
            </w:r>
          </w:p>
        </w:tc>
      </w:tr>
      <w:tr w:rsidR="00B02756" w:rsidRPr="00DA3602" w14:paraId="1E33980B" w14:textId="77777777" w:rsidTr="00FA7782">
        <w:tc>
          <w:tcPr>
            <w:tcW w:w="5103" w:type="dxa"/>
            <w:shd w:val="clear" w:color="auto" w:fill="auto"/>
            <w:vAlign w:val="center"/>
          </w:tcPr>
          <w:p w14:paraId="54263BE3" w14:textId="77777777" w:rsidR="00B02756" w:rsidRPr="000B59E5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9C226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trigger a listed activity in terms of N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ational </w:t>
            </w:r>
            <w:r w:rsidRPr="009C226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E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nvironmental </w:t>
            </w:r>
            <w:r w:rsidRPr="009C226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M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anagement </w:t>
            </w:r>
            <w:r w:rsidRPr="009C226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ct, 1998 (Act 107 of 1998) (NEMA)</w:t>
            </w:r>
            <w:r w:rsidRPr="009C226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?  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59D4437D" w14:textId="77777777" w:rsidR="00B02756" w:rsidRPr="00D237C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3F2DEBF3" w14:textId="77777777" w:rsidR="00B02756" w:rsidRPr="0070605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5FC1A570" w14:textId="77777777" w:rsidR="00B02756" w:rsidRPr="0070605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22F4A390" w14:textId="77777777" w:rsidR="00B02756" w:rsidRPr="00383743" w:rsidRDefault="00E42260" w:rsidP="00E4226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ED1234">
              <w:rPr>
                <w:rFonts w:ascii="Century Gothic" w:hAnsi="Century Gothic"/>
                <w:b w:val="0"/>
                <w:sz w:val="20"/>
                <w:szCs w:val="20"/>
              </w:rPr>
              <w:t>DEA&amp;DP</w:t>
            </w:r>
          </w:p>
        </w:tc>
      </w:tr>
      <w:tr w:rsidR="00B02756" w:rsidRPr="00DA3602" w14:paraId="17540D75" w14:textId="77777777" w:rsidTr="00FA7782">
        <w:tc>
          <w:tcPr>
            <w:tcW w:w="5103" w:type="dxa"/>
            <w:shd w:val="clear" w:color="auto" w:fill="auto"/>
            <w:vAlign w:val="center"/>
          </w:tcPr>
          <w:p w14:paraId="3C5C9179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EB09CD">
              <w:rPr>
                <w:rFonts w:ascii="Century Gothic" w:hAnsi="Century Gothic"/>
                <w:bCs/>
                <w:sz w:val="20"/>
                <w:szCs w:val="20"/>
              </w:rPr>
              <w:t xml:space="preserve">Will the proposal require authorisation in terms of Specific </w:t>
            </w: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>Environmental Management Act(s) (SEMA)?</w:t>
            </w:r>
          </w:p>
          <w:p w14:paraId="4645A0A1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(</w:t>
            </w: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National Environmental Management: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Protected Areas Act, 2003 (Act 57 of 2003) (NEM:PAA) /</w:t>
            </w:r>
          </w:p>
          <w:p w14:paraId="783019E0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National Environmental Management: Biodiversity Act, 2004 (Act 10 of 2004) (NEM:BA) /</w:t>
            </w:r>
          </w:p>
          <w:p w14:paraId="685D9AF6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National Environmental Management: </w:t>
            </w: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>Air Quality Act, 2004 (Act 39 of 2004)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(NEM:AQA) /</w:t>
            </w:r>
            <w:r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 xml:space="preserve"> </w:t>
            </w:r>
          </w:p>
          <w:p w14:paraId="6A0EC17B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>National Environmental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Management:</w:t>
            </w: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Integrated Coastal Management Act, 2008 (Act 24 of 2008)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(NEM:ICM) /</w:t>
            </w:r>
            <w:r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 xml:space="preserve"> </w:t>
            </w:r>
          </w:p>
          <w:p w14:paraId="53217E06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>National Environmental Management: Waste Act, 2008 (Act 59 of 2008)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(NEM:WA) </w:t>
            </w:r>
          </w:p>
          <w:p w14:paraId="46EC8D10" w14:textId="77777777" w:rsidR="00B02756" w:rsidRPr="00A17600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color w:val="000000"/>
                <w:sz w:val="20"/>
                <w:szCs w:val="20"/>
                <w:lang w:val="en-ZA"/>
              </w:rPr>
            </w:pPr>
            <w:r w:rsidRPr="00A17600">
              <w:rPr>
                <w:rFonts w:ascii="Century Gothic" w:hAnsi="Century Gothic" w:cs="Arial"/>
                <w:color w:val="000000"/>
                <w:sz w:val="20"/>
                <w:szCs w:val="20"/>
                <w:lang w:val="en-ZA"/>
              </w:rPr>
              <w:t>(strikethrough irrelevant)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7BEC7354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39115986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69A434D5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5B8BB056" w14:textId="77777777" w:rsidR="00B02756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National Department of Environmental Affairs (DEA) &amp;</w:t>
            </w:r>
          </w:p>
          <w:p w14:paraId="18F8AEBB" w14:textId="77777777" w:rsidR="00B02756" w:rsidRPr="00EE057A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DEA&amp;DP</w:t>
            </w:r>
          </w:p>
        </w:tc>
      </w:tr>
      <w:tr w:rsidR="00B02756" w:rsidRPr="00DA3602" w14:paraId="7E98B76F" w14:textId="77777777" w:rsidTr="00FA7782">
        <w:tc>
          <w:tcPr>
            <w:tcW w:w="5103" w:type="dxa"/>
            <w:shd w:val="clear" w:color="auto" w:fill="auto"/>
            <w:vAlign w:val="center"/>
          </w:tcPr>
          <w:p w14:paraId="0E950CF6" w14:textId="77777777" w:rsidR="00B02756" w:rsidRPr="00776CC2" w:rsidRDefault="00B02756" w:rsidP="0027537C">
            <w:pPr>
              <w:spacing w:line="276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Will the proposal require authorisation in terms of the </w:t>
            </w: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National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Water Act, 1998 (Act 36 of 1998)?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071EE97A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7EF91F6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CBF5D63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646E82B1" w14:textId="77777777" w:rsidR="00B02756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National Department of Water &amp; Sanitation (DWS)</w:t>
            </w:r>
          </w:p>
        </w:tc>
      </w:tr>
      <w:tr w:rsidR="00B02756" w:rsidRPr="00DA3602" w14:paraId="4DFDA986" w14:textId="77777777" w:rsidTr="00FA7782">
        <w:tc>
          <w:tcPr>
            <w:tcW w:w="5103" w:type="dxa"/>
            <w:shd w:val="clear" w:color="auto" w:fill="auto"/>
            <w:vAlign w:val="center"/>
          </w:tcPr>
          <w:p w14:paraId="43C2162F" w14:textId="77777777" w:rsidR="00B02756" w:rsidRPr="0072219A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2610A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trigger a listed activity in terms of the National Heritage Resources Act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, 1999 (Act 25 of 1999)</w:t>
            </w:r>
            <w:r w:rsidRPr="002610A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07D9E278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CD1BD75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255DFD42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21C998F5" w14:textId="77777777" w:rsidR="00B02756" w:rsidRPr="00001FEE" w:rsidRDefault="00B02756" w:rsidP="000B59E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8B0BD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outh African Heritage Resources Agency (S</w:t>
            </w:r>
            <w:r w:rsidRPr="008B0BD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AHRA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)</w:t>
            </w:r>
            <w:r w:rsidRPr="008B0BD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&amp; Heritage </w:t>
            </w:r>
            <w:r w:rsidRPr="008B0BD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lastRenderedPageBreak/>
              <w:t>Western Cape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(HWC)</w:t>
            </w:r>
          </w:p>
        </w:tc>
      </w:tr>
      <w:tr w:rsidR="00B02756" w:rsidRPr="00DA3602" w14:paraId="59AE388E" w14:textId="77777777" w:rsidTr="00FA7782">
        <w:tc>
          <w:tcPr>
            <w:tcW w:w="5103" w:type="dxa"/>
            <w:shd w:val="clear" w:color="auto" w:fill="auto"/>
            <w:vAlign w:val="center"/>
          </w:tcPr>
          <w:p w14:paraId="175D4E34" w14:textId="77777777" w:rsidR="00B02756" w:rsidRPr="00706053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color w:val="1F497D"/>
                <w:sz w:val="20"/>
                <w:szCs w:val="20"/>
                <w:shd w:val="clear" w:color="auto" w:fill="D9D9D9"/>
                <w:lang w:val="en-ZA"/>
              </w:rPr>
            </w:pPr>
            <w:r w:rsidRPr="00DF256C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lastRenderedPageBreak/>
              <w:t>Will the proposal have an impact on any National or Provincial roads?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718DD02B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6877F30F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5CB486F3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14AA05D3" w14:textId="77777777" w:rsidR="00B02756" w:rsidRPr="008B0BD7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National Department of Transport / 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outh 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frica 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ational 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R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oads 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gency 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L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td. (SANRAL)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</w:t>
            </w:r>
            <w:r w:rsidRPr="0038374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&amp; </w:t>
            </w:r>
            <w:r w:rsidR="00E42260" w:rsidRPr="007255E7">
              <w:rPr>
                <w:rFonts w:ascii="Century Gothic" w:hAnsi="Century Gothic" w:cs="Times New Roman"/>
                <w:b w:val="0"/>
                <w:sz w:val="20"/>
                <w:szCs w:val="20"/>
              </w:rPr>
              <w:t>Western Cape Department of Transport and Public Works</w:t>
            </w:r>
            <w:r w:rsidR="00E42260" w:rsidRPr="00FC1C2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</w:t>
            </w:r>
            <w:r w:rsidR="00E42260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(DT&amp;PW)</w:t>
            </w:r>
          </w:p>
        </w:tc>
      </w:tr>
      <w:tr w:rsidR="00B02756" w:rsidRPr="00DA3602" w14:paraId="77B2F2A4" w14:textId="77777777" w:rsidTr="00FA7782">
        <w:tc>
          <w:tcPr>
            <w:tcW w:w="5103" w:type="dxa"/>
            <w:shd w:val="clear" w:color="auto" w:fill="auto"/>
            <w:vAlign w:val="center"/>
          </w:tcPr>
          <w:p w14:paraId="0BBC95AD" w14:textId="77777777" w:rsidR="00B02756" w:rsidRPr="000B59E5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sz w:val="20"/>
                <w:szCs w:val="20"/>
                <w:lang w:val="en-ZA"/>
              </w:rPr>
              <w:t xml:space="preserve">Will the proposal trigger a listed activity in terms of the </w:t>
            </w:r>
            <w:r w:rsidRPr="00706053">
              <w:rPr>
                <w:rFonts w:ascii="Century Gothic" w:hAnsi="Century Gothic"/>
                <w:b w:val="0"/>
                <w:sz w:val="20"/>
                <w:szCs w:val="20"/>
                <w:lang w:val="en-ZA"/>
              </w:rPr>
              <w:t>Occupational Health and Safety Act, 1993 (Act 85 of 1993): Major Hazard Installations Regulations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5CC6CB83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517A4D3C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5BF1DF2C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690B75CC" w14:textId="77777777" w:rsidR="00B02756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National Department of Labour (DL)</w:t>
            </w:r>
          </w:p>
        </w:tc>
      </w:tr>
      <w:tr w:rsidR="00B02756" w:rsidRPr="00DA3602" w14:paraId="127B5675" w14:textId="77777777" w:rsidTr="00FA7782">
        <w:tc>
          <w:tcPr>
            <w:tcW w:w="5103" w:type="dxa"/>
            <w:shd w:val="clear" w:color="auto" w:fill="auto"/>
            <w:vAlign w:val="center"/>
          </w:tcPr>
          <w:p w14:paraId="27136E1F" w14:textId="77777777" w:rsidR="00B02756" w:rsidRPr="00DF256C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F231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affect any E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skom</w:t>
            </w:r>
            <w:r w:rsidRPr="007F231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owned land and/or servitudes?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2F746E82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20C04380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0AEA49EA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59224343" w14:textId="77777777" w:rsidR="00B02756" w:rsidRPr="00D458CE" w:rsidRDefault="00B02756" w:rsidP="000B59E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661F9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E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skom</w:t>
            </w:r>
          </w:p>
        </w:tc>
      </w:tr>
      <w:tr w:rsidR="00B02756" w:rsidRPr="00DA3602" w14:paraId="025867F7" w14:textId="77777777" w:rsidTr="00FA7782">
        <w:tc>
          <w:tcPr>
            <w:tcW w:w="5103" w:type="dxa"/>
            <w:shd w:val="clear" w:color="auto" w:fill="auto"/>
            <w:vAlign w:val="center"/>
          </w:tcPr>
          <w:p w14:paraId="20B0764F" w14:textId="77777777" w:rsidR="00B02756" w:rsidRPr="007F2313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B4522D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affect any T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elkom</w:t>
            </w:r>
            <w:r w:rsidRPr="00B4522D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owned land and/or servitudes?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2CB78A32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183D5D4F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05315B92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5192A889" w14:textId="77777777" w:rsidR="00B02756" w:rsidRPr="00383743" w:rsidRDefault="00FC1C2A" w:rsidP="000B59E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255E7">
              <w:rPr>
                <w:rFonts w:ascii="Century Gothic" w:hAnsi="Century Gothic" w:cs="Times New Roman"/>
                <w:b w:val="0"/>
                <w:sz w:val="20"/>
                <w:szCs w:val="20"/>
              </w:rPr>
              <w:t>Telkom SA Ltd.</w:t>
            </w:r>
          </w:p>
        </w:tc>
      </w:tr>
      <w:tr w:rsidR="00B02756" w:rsidRPr="00DA3602" w14:paraId="4B0BC355" w14:textId="77777777" w:rsidTr="00FA7782">
        <w:tc>
          <w:tcPr>
            <w:tcW w:w="5103" w:type="dxa"/>
            <w:shd w:val="clear" w:color="auto" w:fill="auto"/>
            <w:vAlign w:val="center"/>
          </w:tcPr>
          <w:p w14:paraId="14991A31" w14:textId="77777777" w:rsidR="00B02756" w:rsidRPr="00B4522D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95700F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affect any Transnet</w:t>
            </w:r>
            <w:r w:rsidR="00FC1C2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/</w:t>
            </w:r>
            <w:r w:rsidR="00ED1234" w:rsidRPr="00ED1234">
              <w:rPr>
                <w:rFonts w:ascii="Century Gothic" w:hAnsi="Century Gothic" w:cs="Times New Roman"/>
                <w:b w:val="0"/>
                <w:sz w:val="20"/>
                <w:szCs w:val="20"/>
              </w:rPr>
              <w:t>Passenger Rail Agency of South Africa</w:t>
            </w:r>
            <w:r w:rsidR="00ED123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</w:t>
            </w:r>
            <w:r w:rsidRPr="0095700F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owned land and/or servitudes?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508E8AC4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076E5E31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3020413D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607386EB" w14:textId="77777777" w:rsidR="00B02756" w:rsidRPr="00442DAD" w:rsidRDefault="00B02756" w:rsidP="000B59E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12206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Transnet</w:t>
            </w:r>
            <w:r w:rsidR="00FC1C2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/PRASA</w:t>
            </w:r>
          </w:p>
        </w:tc>
      </w:tr>
      <w:tr w:rsidR="00B02756" w:rsidRPr="00DA3602" w14:paraId="5BD7DD03" w14:textId="77777777" w:rsidTr="00FA7782">
        <w:tc>
          <w:tcPr>
            <w:tcW w:w="5103" w:type="dxa"/>
            <w:shd w:val="clear" w:color="auto" w:fill="auto"/>
            <w:vAlign w:val="center"/>
          </w:tcPr>
          <w:p w14:paraId="1D51652E" w14:textId="77777777" w:rsidR="00B02756" w:rsidRPr="0095700F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Is the property subject to a </w:t>
            </w:r>
            <w:r w:rsidRPr="00BB4002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land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/ restitution</w:t>
            </w:r>
            <w:r w:rsidRPr="00BB4002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claim</w:t>
            </w:r>
            <w:r w:rsidR="0085091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(</w:t>
            </w:r>
            <w:r w:rsidRPr="00BB4002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</w:t>
            </w:r>
            <w:r w:rsidR="0085091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)</w:t>
            </w:r>
            <w:r w:rsidRPr="00BB4002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56A34C42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51B162CE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1D286915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325401DA" w14:textId="77777777" w:rsidR="00B02756" w:rsidRPr="0012206A" w:rsidRDefault="00B02756" w:rsidP="000B59E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CD09A1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ational </w:t>
            </w:r>
            <w:r w:rsidRPr="00CD09A1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Department of Rural Development &amp; Land Reform</w:t>
            </w:r>
            <w:r w:rsidRPr="0076192F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</w:t>
            </w:r>
          </w:p>
        </w:tc>
      </w:tr>
      <w:tr w:rsidR="00B02756" w:rsidRPr="00DA3602" w14:paraId="2E3F1D36" w14:textId="77777777" w:rsidTr="00FA7782">
        <w:tc>
          <w:tcPr>
            <w:tcW w:w="5103" w:type="dxa"/>
            <w:shd w:val="clear" w:color="auto" w:fill="auto"/>
            <w:vAlign w:val="center"/>
          </w:tcPr>
          <w:p w14:paraId="0346AD9C" w14:textId="77777777" w:rsidR="00B02756" w:rsidRPr="00DD31FA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DD31F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require comments from S</w:t>
            </w:r>
            <w:r w:rsidR="0085091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outh African National </w:t>
            </w:r>
            <w:r w:rsidRPr="00DD31F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P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arks</w:t>
            </w:r>
            <w:r w:rsidR="0085091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(SANParks)</w:t>
            </w:r>
            <w:r w:rsidRPr="00DD31F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and/or CapeNature?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97EF444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266DB032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590D3053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6A03C8E6" w14:textId="77777777" w:rsidR="00B02756" w:rsidRPr="0076192F" w:rsidRDefault="00B02756" w:rsidP="009C276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6192F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SANP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arks </w:t>
            </w:r>
            <w:r w:rsidRPr="0076192F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/ CapeNature</w:t>
            </w:r>
          </w:p>
        </w:tc>
      </w:tr>
      <w:tr w:rsidR="00B02756" w:rsidRPr="00DA3602" w14:paraId="38D33CF1" w14:textId="77777777" w:rsidTr="00FA7782">
        <w:tc>
          <w:tcPr>
            <w:tcW w:w="5103" w:type="dxa"/>
            <w:shd w:val="clear" w:color="auto" w:fill="auto"/>
            <w:vAlign w:val="center"/>
          </w:tcPr>
          <w:p w14:paraId="46506B8C" w14:textId="77777777" w:rsidR="00B02756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080A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Is the property subject to any existing mineral rights?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163AA5EA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62FBC37E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6F87AF88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365F0CA" w14:textId="77777777" w:rsidR="00B02756" w:rsidRPr="00CD09A1" w:rsidRDefault="00B02756" w:rsidP="000B59E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62765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National Department of Mineral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Resources </w:t>
            </w:r>
          </w:p>
        </w:tc>
      </w:tr>
      <w:tr w:rsidR="00B02756" w:rsidRPr="00DA3602" w14:paraId="28506166" w14:textId="77777777" w:rsidTr="00FA7782">
        <w:tc>
          <w:tcPr>
            <w:tcW w:w="5103" w:type="dxa"/>
            <w:shd w:val="clear" w:color="auto" w:fill="auto"/>
            <w:vAlign w:val="center"/>
          </w:tcPr>
          <w:p w14:paraId="1AD5AEF0" w14:textId="77777777" w:rsidR="00B02756" w:rsidRPr="00572920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572920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Does the proposal lead to densification to such an extent that the number of schools, healthcare facilities, libraries, safety services, etc. In the area may be impacted on? </w:t>
            </w:r>
          </w:p>
          <w:p w14:paraId="12A4E84F" w14:textId="77777777" w:rsidR="00B02756" w:rsidRPr="00A17600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</w:pPr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(strikethrough irrelevant)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5B70DE3D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140AA533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77706399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2DA9EF20" w14:textId="77777777" w:rsidR="00B02756" w:rsidRPr="00D50859" w:rsidRDefault="00B02756" w:rsidP="00001EC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D508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Western Cape </w:t>
            </w:r>
            <w:r w:rsidR="00FC1C2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Government Departments</w:t>
            </w:r>
            <w:r w:rsidRPr="00D508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of 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Cultural Affairs </w:t>
            </w:r>
            <w:r w:rsidRPr="00D508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&amp; </w:t>
            </w:r>
            <w:r w:rsidR="0085091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Sport</w:t>
            </w:r>
            <w:r w:rsidRPr="00D508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, </w:t>
            </w:r>
          </w:p>
          <w:p w14:paraId="6B4772EB" w14:textId="77777777" w:rsidR="00B02756" w:rsidRPr="00D50859" w:rsidRDefault="00B02756" w:rsidP="00001EC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D508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lastRenderedPageBreak/>
              <w:t xml:space="preserve">Education, 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Social Development, </w:t>
            </w:r>
          </w:p>
          <w:p w14:paraId="2F108879" w14:textId="77777777" w:rsidR="00B02756" w:rsidRPr="0062765A" w:rsidRDefault="00B02756" w:rsidP="00001EC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D508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Health and Community Safety</w:t>
            </w:r>
          </w:p>
        </w:tc>
      </w:tr>
      <w:tr w:rsidR="00850914" w:rsidRPr="00DA3602" w14:paraId="73268239" w14:textId="77777777" w:rsidTr="00FA7782">
        <w:tc>
          <w:tcPr>
            <w:tcW w:w="5103" w:type="dxa"/>
            <w:shd w:val="clear" w:color="auto" w:fill="auto"/>
            <w:vAlign w:val="center"/>
          </w:tcPr>
          <w:p w14:paraId="2EB55EEC" w14:textId="77777777" w:rsidR="00850914" w:rsidRPr="00572920" w:rsidRDefault="00AA27FA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lastRenderedPageBreak/>
              <w:t>Does the proposal require any other authorisation(s) in terms of other applicable legislation that is not listed in the subject table?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7F07478A" w14:textId="77777777" w:rsidR="00850914" w:rsidRPr="000B59E5" w:rsidRDefault="00850914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55508818" w14:textId="77777777" w:rsidR="00850914" w:rsidRPr="00D237C3" w:rsidRDefault="00850914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0D81F071" w14:textId="77777777" w:rsidR="00850914" w:rsidRPr="00706053" w:rsidRDefault="00850914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CF1CBDC" w14:textId="77777777" w:rsidR="00850914" w:rsidRPr="00A17600" w:rsidRDefault="00AA27FA" w:rsidP="00AA27FA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</w:pPr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If yes, specify</w:t>
            </w:r>
          </w:p>
        </w:tc>
      </w:tr>
    </w:tbl>
    <w:p w14:paraId="275EB39A" w14:textId="77777777" w:rsidR="00FA7782" w:rsidRDefault="00FA7782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Cs w:val="22"/>
          <w:u w:val="single"/>
        </w:rPr>
      </w:pPr>
    </w:p>
    <w:p w14:paraId="771CEE30" w14:textId="77777777" w:rsidR="00060F99" w:rsidRPr="00706053" w:rsidRDefault="00060F99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  <w:u w:val="single"/>
        </w:rPr>
        <w:t>SECTION D</w:t>
      </w:r>
      <w:r w:rsidRPr="00706053">
        <w:rPr>
          <w:rFonts w:ascii="Century Gothic" w:hAnsi="Century Gothic"/>
          <w:szCs w:val="22"/>
        </w:rPr>
        <w:t xml:space="preserve">: </w:t>
      </w:r>
    </w:p>
    <w:p w14:paraId="2BEAA013" w14:textId="77777777" w:rsidR="00001EC0" w:rsidRPr="00706053" w:rsidRDefault="00060F99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</w:rPr>
        <w:t>SERVICE REQUIREMENTS</w:t>
      </w:r>
    </w:p>
    <w:p w14:paraId="630BBD76" w14:textId="77777777" w:rsidR="00FD5358" w:rsidRDefault="00FD5358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 w:val="24"/>
        </w:rPr>
      </w:pPr>
    </w:p>
    <w:tbl>
      <w:tblPr>
        <w:tblW w:w="1051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3"/>
        <w:gridCol w:w="900"/>
        <w:gridCol w:w="900"/>
        <w:gridCol w:w="1701"/>
        <w:gridCol w:w="1908"/>
      </w:tblGrid>
      <w:tr w:rsidR="00001EC0" w:rsidRPr="00DA3602" w14:paraId="15D68C98" w14:textId="77777777" w:rsidTr="00FA7782">
        <w:tc>
          <w:tcPr>
            <w:tcW w:w="5103" w:type="dxa"/>
            <w:shd w:val="clear" w:color="auto" w:fill="D9D9D9"/>
            <w:vAlign w:val="center"/>
          </w:tcPr>
          <w:p w14:paraId="5470396C" w14:textId="77777777" w:rsidR="00001EC0" w:rsidRPr="00DA3602" w:rsidRDefault="00001EC0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DOES THE PROPOSAL REQUIRE THE FOLLOWING ADDITIONAL INFRASTRUCTURE / SERVICES?</w:t>
            </w:r>
          </w:p>
        </w:tc>
        <w:tc>
          <w:tcPr>
            <w:tcW w:w="900" w:type="dxa"/>
            <w:shd w:val="clear" w:color="auto" w:fill="D9D9D9"/>
            <w:vAlign w:val="center"/>
          </w:tcPr>
          <w:p w14:paraId="7057D11A" w14:textId="77777777" w:rsidR="00001EC0" w:rsidRPr="00DA3602" w:rsidRDefault="00001EC0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A3602">
              <w:rPr>
                <w:rFonts w:ascii="Century Gothic" w:hAnsi="Century Gothic"/>
                <w:sz w:val="20"/>
                <w:szCs w:val="20"/>
              </w:rPr>
              <w:t>YES</w:t>
            </w:r>
          </w:p>
        </w:tc>
        <w:tc>
          <w:tcPr>
            <w:tcW w:w="900" w:type="dxa"/>
            <w:shd w:val="clear" w:color="auto" w:fill="D9D9D9"/>
            <w:vAlign w:val="center"/>
          </w:tcPr>
          <w:p w14:paraId="73FDCFB9" w14:textId="77777777" w:rsidR="00001EC0" w:rsidRPr="00DA3602" w:rsidRDefault="00001EC0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A3602">
              <w:rPr>
                <w:rFonts w:ascii="Century Gothic" w:hAnsi="Century Gothic"/>
                <w:sz w:val="20"/>
                <w:szCs w:val="20"/>
              </w:rPr>
              <w:t>NO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6B16E105" w14:textId="77777777" w:rsidR="00001EC0" w:rsidRPr="00DA3602" w:rsidRDefault="00001EC0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A3602">
              <w:rPr>
                <w:rFonts w:ascii="Century Gothic" w:hAnsi="Century Gothic"/>
                <w:sz w:val="20"/>
                <w:szCs w:val="20"/>
              </w:rPr>
              <w:t>TO BE DETERMINED</w:t>
            </w:r>
          </w:p>
        </w:tc>
        <w:tc>
          <w:tcPr>
            <w:tcW w:w="1908" w:type="dxa"/>
            <w:shd w:val="clear" w:color="auto" w:fill="D9D9D9"/>
            <w:vAlign w:val="center"/>
          </w:tcPr>
          <w:p w14:paraId="67C35D8C" w14:textId="77777777" w:rsidR="00452C74" w:rsidRDefault="00001EC0" w:rsidP="000B59E5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color w:val="0070C0"/>
                <w:sz w:val="20"/>
                <w:szCs w:val="20"/>
              </w:rPr>
            </w:pPr>
            <w:r w:rsidRPr="00DA3602">
              <w:rPr>
                <w:rFonts w:ascii="Century Gothic" w:hAnsi="Century Gothic"/>
                <w:sz w:val="20"/>
                <w:szCs w:val="20"/>
              </w:rPr>
              <w:t>OBTAIN COMMENT FROM:</w:t>
            </w:r>
            <w:r w:rsidRPr="003219A7">
              <w:rPr>
                <w:rFonts w:ascii="Century Gothic" w:hAnsi="Century Gothic"/>
                <w:b w:val="0"/>
                <w:bCs w:val="0"/>
                <w:color w:val="0070C0"/>
                <w:sz w:val="20"/>
                <w:szCs w:val="20"/>
              </w:rPr>
              <w:t xml:space="preserve"> </w:t>
            </w:r>
          </w:p>
          <w:p w14:paraId="4CE8B0E1" w14:textId="77777777" w:rsidR="00001EC0" w:rsidRPr="00A17600" w:rsidRDefault="00452C74" w:rsidP="00D237C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</w:pPr>
            <w:r w:rsidRPr="00A17600">
              <w:rPr>
                <w:rFonts w:ascii="Century Gothic" w:hAnsi="Century Gothic"/>
                <w:b w:val="0"/>
                <w:color w:val="000000"/>
                <w:sz w:val="20"/>
                <w:szCs w:val="20"/>
              </w:rPr>
              <w:t>(list internal department)</w:t>
            </w:r>
          </w:p>
        </w:tc>
      </w:tr>
      <w:tr w:rsidR="00001EC0" w:rsidRPr="00DA3602" w14:paraId="4B1579E5" w14:textId="77777777" w:rsidTr="00FA7782">
        <w:tc>
          <w:tcPr>
            <w:tcW w:w="5103" w:type="dxa"/>
            <w:shd w:val="clear" w:color="auto" w:fill="auto"/>
          </w:tcPr>
          <w:p w14:paraId="62DC696D" w14:textId="77777777" w:rsidR="00001EC0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2D4FA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Electricity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supply:</w:t>
            </w:r>
          </w:p>
          <w:p w14:paraId="3CC55C01" w14:textId="77777777" w:rsidR="00FD5358" w:rsidRDefault="00FD5358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7A67714B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6D724FC4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</w:tcPr>
          <w:p w14:paraId="556B066A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05E20639" w14:textId="77777777" w:rsidR="00001EC0" w:rsidRPr="00706053" w:rsidRDefault="00001EC0" w:rsidP="000B59E5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color w:val="0070C0"/>
                <w:sz w:val="20"/>
                <w:szCs w:val="20"/>
              </w:rPr>
            </w:pPr>
          </w:p>
        </w:tc>
      </w:tr>
      <w:tr w:rsidR="00001EC0" w:rsidRPr="00DA3602" w14:paraId="65C92B30" w14:textId="77777777" w:rsidTr="00FA7782">
        <w:tc>
          <w:tcPr>
            <w:tcW w:w="5103" w:type="dxa"/>
            <w:shd w:val="clear" w:color="auto" w:fill="auto"/>
          </w:tcPr>
          <w:p w14:paraId="11F22115" w14:textId="77777777" w:rsidR="00001EC0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Water supply:</w:t>
            </w:r>
          </w:p>
          <w:p w14:paraId="10EBE2C5" w14:textId="77777777" w:rsidR="00FD5358" w:rsidRPr="002D4FAE" w:rsidRDefault="00FD5358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46765A0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DB27E98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</w:tcPr>
          <w:p w14:paraId="53AF7465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0D11251B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01EC0" w:rsidRPr="00DA3602" w14:paraId="389AE332" w14:textId="77777777" w:rsidTr="00FA7782">
        <w:tc>
          <w:tcPr>
            <w:tcW w:w="5103" w:type="dxa"/>
            <w:shd w:val="clear" w:color="auto" w:fill="auto"/>
          </w:tcPr>
          <w:p w14:paraId="718ABAFC" w14:textId="77777777" w:rsidR="00001EC0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Sewerage and waste water:</w:t>
            </w:r>
          </w:p>
          <w:p w14:paraId="72343A9F" w14:textId="77777777" w:rsidR="00FD5358" w:rsidRDefault="00FD5358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58B9E750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6EEBC426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</w:tcPr>
          <w:p w14:paraId="65D0C8B5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15B0BEF8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01EC0" w:rsidRPr="00DA3602" w14:paraId="7E9365A2" w14:textId="77777777" w:rsidTr="00FA7782">
        <w:tc>
          <w:tcPr>
            <w:tcW w:w="5103" w:type="dxa"/>
            <w:shd w:val="clear" w:color="auto" w:fill="auto"/>
          </w:tcPr>
          <w:p w14:paraId="290ACA5C" w14:textId="77777777" w:rsidR="00001EC0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Stormwater:</w:t>
            </w:r>
          </w:p>
          <w:p w14:paraId="1E01F30E" w14:textId="77777777" w:rsidR="00FD5358" w:rsidRDefault="00FD5358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BD62C70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7273A20C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</w:tcPr>
          <w:p w14:paraId="591C8CA3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374C20CF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01EC0" w:rsidRPr="00DA3602" w14:paraId="4882CC92" w14:textId="77777777" w:rsidTr="00FA7782">
        <w:tc>
          <w:tcPr>
            <w:tcW w:w="5103" w:type="dxa"/>
            <w:shd w:val="clear" w:color="auto" w:fill="auto"/>
          </w:tcPr>
          <w:p w14:paraId="77AF0025" w14:textId="77777777" w:rsidR="00001EC0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Road network:</w:t>
            </w:r>
          </w:p>
          <w:p w14:paraId="0FA574DE" w14:textId="77777777" w:rsidR="00FD5358" w:rsidRDefault="00FD5358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59813201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C682389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</w:tcPr>
          <w:p w14:paraId="52280A12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6517436E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01EC0" w:rsidRPr="00DA3602" w14:paraId="2D72049F" w14:textId="77777777" w:rsidTr="00FA7782">
        <w:tc>
          <w:tcPr>
            <w:tcW w:w="5103" w:type="dxa"/>
            <w:shd w:val="clear" w:color="auto" w:fill="auto"/>
          </w:tcPr>
          <w:p w14:paraId="5CEECF4F" w14:textId="77777777" w:rsidR="00001EC0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T</w:t>
            </w:r>
            <w:r w:rsidRPr="00AC39B6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elecommunication services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:</w:t>
            </w:r>
          </w:p>
          <w:p w14:paraId="5093F479" w14:textId="77777777" w:rsidR="00FD5358" w:rsidRDefault="00FD5358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57169993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190E9185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</w:tcPr>
          <w:p w14:paraId="5EF14B1E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69DBB9C1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01EC0" w:rsidRPr="00DA3602" w14:paraId="21A13281" w14:textId="77777777" w:rsidTr="00FA7782">
        <w:tc>
          <w:tcPr>
            <w:tcW w:w="5103" w:type="dxa"/>
            <w:shd w:val="clear" w:color="auto" w:fill="auto"/>
          </w:tcPr>
          <w:p w14:paraId="0A2803A2" w14:textId="77777777" w:rsidR="00001EC0" w:rsidRDefault="00001EC0" w:rsidP="000B59E5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22171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Other services required? Please specify.</w:t>
            </w:r>
          </w:p>
          <w:p w14:paraId="3C201659" w14:textId="77777777" w:rsidR="00FD5358" w:rsidRDefault="00FD5358" w:rsidP="00D237C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36062C86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25E6E281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</w:tcPr>
          <w:p w14:paraId="258C2FD4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0E139E01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01EC0" w:rsidRPr="00DA3602" w14:paraId="0F102724" w14:textId="77777777" w:rsidTr="00FA7782">
        <w:tc>
          <w:tcPr>
            <w:tcW w:w="5103" w:type="dxa"/>
            <w:shd w:val="clear" w:color="auto" w:fill="auto"/>
          </w:tcPr>
          <w:p w14:paraId="401B43CC" w14:textId="77777777" w:rsidR="00001EC0" w:rsidRDefault="00001EC0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Development charges</w:t>
            </w:r>
            <w:r w:rsidR="001563B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:</w:t>
            </w:r>
          </w:p>
          <w:p w14:paraId="7104C724" w14:textId="77777777" w:rsidR="00FD5358" w:rsidRPr="0022171A" w:rsidRDefault="00FD5358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5F58AEB5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68332EB1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</w:tcPr>
          <w:p w14:paraId="0E932D72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3F432C88" w14:textId="77777777" w:rsidR="00001EC0" w:rsidRPr="00DA3602" w:rsidRDefault="00001EC0" w:rsidP="00001EC0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79BA395C" w14:textId="77777777" w:rsidR="00060F99" w:rsidRDefault="00060F99" w:rsidP="00060F99">
      <w:pPr>
        <w:rPr>
          <w:rFonts w:ascii="Bookman Old Style" w:hAnsi="Bookman Old Style"/>
          <w:sz w:val="22"/>
          <w:szCs w:val="22"/>
        </w:rPr>
      </w:pPr>
    </w:p>
    <w:p w14:paraId="783781D8" w14:textId="77777777" w:rsidR="00FA7782" w:rsidRDefault="00FA7782">
      <w:pPr>
        <w:rPr>
          <w:rFonts w:ascii="Bookman Old Style" w:hAnsi="Bookman Old Style"/>
          <w:sz w:val="22"/>
          <w:szCs w:val="22"/>
        </w:rPr>
      </w:pPr>
      <w:r>
        <w:rPr>
          <w:rFonts w:ascii="Bookman Old Style" w:hAnsi="Bookman Old Style"/>
          <w:sz w:val="22"/>
          <w:szCs w:val="22"/>
        </w:rPr>
        <w:br w:type="page"/>
      </w:r>
    </w:p>
    <w:p w14:paraId="047D2C64" w14:textId="77777777" w:rsidR="00E42260" w:rsidRDefault="00E42260" w:rsidP="00060F99">
      <w:pPr>
        <w:rPr>
          <w:rFonts w:ascii="Bookman Old Style" w:hAnsi="Bookman Old Style"/>
          <w:sz w:val="22"/>
          <w:szCs w:val="22"/>
        </w:rPr>
      </w:pPr>
    </w:p>
    <w:p w14:paraId="511CA19D" w14:textId="77777777" w:rsidR="00B44B2A" w:rsidRPr="00706053" w:rsidRDefault="00B44B2A" w:rsidP="00B44B2A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1" w:color="auto"/>
        </w:pBdr>
        <w:shd w:val="clear" w:color="auto" w:fill="BFBFBF"/>
        <w:spacing w:line="360" w:lineRule="auto"/>
        <w:ind w:right="281"/>
        <w:jc w:val="both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</w:rPr>
        <w:t xml:space="preserve">PART </w:t>
      </w:r>
      <w:r w:rsidR="00FD5358" w:rsidRPr="00706053">
        <w:rPr>
          <w:rFonts w:ascii="Century Gothic" w:hAnsi="Century Gothic"/>
          <w:szCs w:val="22"/>
        </w:rPr>
        <w:t>D</w:t>
      </w:r>
      <w:r w:rsidRPr="00706053">
        <w:rPr>
          <w:rFonts w:ascii="Century Gothic" w:hAnsi="Century Gothic"/>
          <w:szCs w:val="22"/>
        </w:rPr>
        <w:t xml:space="preserve">: </w:t>
      </w:r>
      <w:r w:rsidR="00E42260">
        <w:rPr>
          <w:rFonts w:ascii="Century Gothic" w:hAnsi="Century Gothic"/>
          <w:szCs w:val="22"/>
        </w:rPr>
        <w:t xml:space="preserve">ATTACHMENTS AND SUPPORTING INFORMATION AND DOCUMENTATION FOR LAND </w:t>
      </w:r>
      <w:r w:rsidR="004D3F30">
        <w:rPr>
          <w:rFonts w:ascii="Century Gothic" w:hAnsi="Century Gothic"/>
          <w:szCs w:val="22"/>
        </w:rPr>
        <w:t>USE PLANNING</w:t>
      </w:r>
      <w:r w:rsidR="00E42260">
        <w:rPr>
          <w:rFonts w:ascii="Century Gothic" w:hAnsi="Century Gothic"/>
          <w:szCs w:val="22"/>
        </w:rPr>
        <w:t xml:space="preserve"> APPLICATION</w:t>
      </w:r>
      <w:r w:rsidR="00313495" w:rsidRPr="00706053">
        <w:rPr>
          <w:rFonts w:ascii="Century Gothic" w:hAnsi="Century Gothic"/>
          <w:szCs w:val="22"/>
        </w:rPr>
        <w:t xml:space="preserve"> </w:t>
      </w:r>
    </w:p>
    <w:p w14:paraId="5270E118" w14:textId="77777777" w:rsidR="00EF40E7" w:rsidRDefault="00EF40E7" w:rsidP="00060F99">
      <w:pPr>
        <w:rPr>
          <w:rFonts w:ascii="Bookman Old Style" w:hAnsi="Bookman Old Style"/>
          <w:sz w:val="22"/>
          <w:szCs w:val="22"/>
        </w:rPr>
      </w:pPr>
    </w:p>
    <w:p w14:paraId="4F78467C" w14:textId="77777777" w:rsidR="00E42260" w:rsidRDefault="00E42260" w:rsidP="00060F99">
      <w:pPr>
        <w:rPr>
          <w:rFonts w:ascii="Bookman Old Style" w:hAnsi="Bookman Old Style"/>
          <w:sz w:val="22"/>
          <w:szCs w:val="22"/>
        </w:rPr>
      </w:pPr>
    </w:p>
    <w:tbl>
      <w:tblPr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7"/>
        <w:gridCol w:w="607"/>
        <w:gridCol w:w="605"/>
        <w:gridCol w:w="3344"/>
        <w:gridCol w:w="425"/>
        <w:gridCol w:w="607"/>
        <w:gridCol w:w="607"/>
        <w:gridCol w:w="607"/>
        <w:gridCol w:w="3218"/>
      </w:tblGrid>
      <w:tr w:rsidR="00E42260" w:rsidRPr="00C32038" w14:paraId="6A371A5B" w14:textId="77777777" w:rsidTr="00FA7782">
        <w:tc>
          <w:tcPr>
            <w:tcW w:w="10627" w:type="dxa"/>
            <w:gridSpan w:val="9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5434EB0C" w14:textId="77777777" w:rsidR="007255E7" w:rsidRDefault="007255E7" w:rsidP="00C32038">
            <w:pPr>
              <w:spacing w:line="276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</w:p>
          <w:p w14:paraId="0D2A09B3" w14:textId="77777777" w:rsidR="00E42260" w:rsidRPr="0027537C" w:rsidRDefault="00E42260" w:rsidP="0027537C">
            <w:pPr>
              <w:spacing w:line="276" w:lineRule="auto"/>
              <w:jc w:val="both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B56037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Information and documentation required in terms </w:t>
            </w:r>
            <w:r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of </w:t>
            </w:r>
            <w:r w:rsidR="00AA27FA"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section 38</w:t>
            </w:r>
            <w:r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(1)</w:t>
            </w:r>
            <w:r w:rsidR="004E5BBA"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 of the </w:t>
            </w:r>
            <w:r w:rsidR="004E5BBA" w:rsidRPr="0027537C">
              <w:rPr>
                <w:rFonts w:ascii="Century Gothic" w:hAnsi="Century Gothic" w:cs="Arial"/>
                <w:b/>
                <w:sz w:val="20"/>
                <w:szCs w:val="20"/>
              </w:rPr>
              <w:t>By-</w:t>
            </w:r>
            <w:r w:rsidR="00906603">
              <w:rPr>
                <w:rFonts w:ascii="Century Gothic" w:hAnsi="Century Gothic" w:cs="Arial"/>
                <w:b/>
                <w:sz w:val="20"/>
                <w:szCs w:val="20"/>
              </w:rPr>
              <w:t>L</w:t>
            </w:r>
            <w:r w:rsidR="0027537C" w:rsidRPr="0027537C">
              <w:rPr>
                <w:rFonts w:ascii="Century Gothic" w:hAnsi="Century Gothic" w:cs="Arial"/>
                <w:b/>
                <w:sz w:val="20"/>
                <w:szCs w:val="20"/>
              </w:rPr>
              <w:t>aw on Municipal Land Use Planning for Beaufort West Municipality</w:t>
            </w:r>
          </w:p>
          <w:p w14:paraId="20C2BF71" w14:textId="77777777" w:rsidR="007255E7" w:rsidRPr="00B56037" w:rsidRDefault="007255E7" w:rsidP="00C32038">
            <w:pPr>
              <w:spacing w:line="276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</w:p>
        </w:tc>
      </w:tr>
      <w:tr w:rsidR="007255E7" w:rsidRPr="00C32038" w14:paraId="4983037E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5EFAF9C3" w14:textId="77777777" w:rsidR="007255E7" w:rsidRPr="007255E7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7255E7">
              <w:rPr>
                <w:rFonts w:ascii="Century Gothic" w:hAnsi="Century Gothic" w:cs="Arial"/>
                <w:sz w:val="20"/>
                <w:szCs w:val="20"/>
                <w:lang w:val="en-ZA"/>
              </w:rPr>
              <w:t>Completed and signed application form</w:t>
            </w:r>
          </w:p>
        </w:tc>
        <w:tc>
          <w:tcPr>
            <w:tcW w:w="425" w:type="dxa"/>
            <w:vMerge w:val="restart"/>
            <w:shd w:val="clear" w:color="auto" w:fill="FFFFFF"/>
            <w:vAlign w:val="center"/>
          </w:tcPr>
          <w:p w14:paraId="5D4C8C79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shd w:val="clear" w:color="auto" w:fill="FFFFFF"/>
            <w:vAlign w:val="center"/>
          </w:tcPr>
          <w:p w14:paraId="5CB5E79B" w14:textId="77777777" w:rsidR="007255E7" w:rsidRPr="00C32038" w:rsidDel="004E5BBA" w:rsidRDefault="007255E7" w:rsidP="00A3599B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Bondholder’s consent (if applicable)</w:t>
            </w:r>
          </w:p>
        </w:tc>
      </w:tr>
      <w:tr w:rsidR="007255E7" w:rsidRPr="00C32038" w14:paraId="611FB21F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229DEFA" w14:textId="77777777" w:rsidR="007255E7" w:rsidRPr="00C32038" w:rsidDel="004E5BBA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Power of attorney / Owner’s consent if applicant is not owner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5B5BED5E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shd w:val="clear" w:color="auto" w:fill="FFFFFF"/>
            <w:vAlign w:val="center"/>
          </w:tcPr>
          <w:p w14:paraId="70AE131A" w14:textId="77777777" w:rsidR="007255E7" w:rsidRPr="00C32038" w:rsidRDefault="007255E7" w:rsidP="00A3599B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Proof of registered ownership or any other relevant right held in the land concerned</w:t>
            </w:r>
          </w:p>
        </w:tc>
      </w:tr>
      <w:tr w:rsidR="007255E7" w:rsidRPr="00C32038" w14:paraId="0743ABCE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18013BD6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Resolution or other proof that applicant is authorised to act on behalf of a juristic person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02613BCA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shd w:val="clear" w:color="auto" w:fill="FFFFFF"/>
            <w:vAlign w:val="center"/>
          </w:tcPr>
          <w:p w14:paraId="673F6CF4" w14:textId="77777777" w:rsidR="007255E7" w:rsidRPr="00C32038" w:rsidRDefault="007255E7" w:rsidP="00A3599B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S.G. diagram / General plan extract</w:t>
            </w:r>
          </w:p>
        </w:tc>
      </w:tr>
      <w:tr w:rsidR="007255E7" w:rsidRPr="00C32038" w14:paraId="268A9F91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A22BC2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Written motivation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3199E8FC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shd w:val="clear" w:color="auto" w:fill="FFFFFF"/>
            <w:vAlign w:val="center"/>
          </w:tcPr>
          <w:p w14:paraId="788BCED4" w14:textId="77777777" w:rsidR="007255E7" w:rsidRPr="00C32038" w:rsidRDefault="007255E7" w:rsidP="00A3599B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Site development plan or conceptual layout plan</w:t>
            </w:r>
          </w:p>
        </w:tc>
      </w:tr>
      <w:tr w:rsidR="007255E7" w:rsidRPr="00C32038" w14:paraId="22ADAB06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2F183D97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Locality plan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FFFA15F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shd w:val="clear" w:color="auto" w:fill="FFFFFF"/>
            <w:vAlign w:val="center"/>
          </w:tcPr>
          <w:p w14:paraId="1CDE9959" w14:textId="77777777" w:rsidR="007255E7" w:rsidRPr="00C32038" w:rsidRDefault="007255E7" w:rsidP="00A3599B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Proof of agreement or permission for required servitude</w:t>
            </w:r>
          </w:p>
        </w:tc>
      </w:tr>
      <w:tr w:rsidR="007255E7" w:rsidRPr="00C32038" w14:paraId="2CC15FEB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7B86C7CA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Proposed subdivision plan 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7CAB7C93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shd w:val="clear" w:color="auto" w:fill="FFFFFF"/>
            <w:vAlign w:val="center"/>
          </w:tcPr>
          <w:p w14:paraId="59D71EB1" w14:textId="77777777" w:rsidR="007255E7" w:rsidRPr="00C32038" w:rsidRDefault="007255E7" w:rsidP="00A3599B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Full copy of the title deed</w:t>
            </w:r>
          </w:p>
        </w:tc>
      </w:tr>
      <w:tr w:rsidR="007255E7" w:rsidRPr="00C32038" w14:paraId="0BF87507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11897844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Proof of payment of application fees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61D77D87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vMerge w:val="restart"/>
            <w:shd w:val="clear" w:color="auto" w:fill="FFFFFF"/>
            <w:vAlign w:val="center"/>
          </w:tcPr>
          <w:p w14:paraId="22F7800F" w14:textId="77777777" w:rsidR="007255E7" w:rsidRPr="00C32038" w:rsidRDefault="007255E7" w:rsidP="00A3599B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Minutes of pre-application consultation meeting (if applicable)</w:t>
            </w:r>
          </w:p>
        </w:tc>
      </w:tr>
      <w:tr w:rsidR="007255E7" w:rsidRPr="00C32038" w14:paraId="221F0B85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55AE3C26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Conveyancer’s certificate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184656E6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vMerge/>
            <w:shd w:val="clear" w:color="auto" w:fill="FFFFFF"/>
            <w:vAlign w:val="center"/>
          </w:tcPr>
          <w:p w14:paraId="5D8067E8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</w:p>
        </w:tc>
      </w:tr>
      <w:tr w:rsidR="007255E7" w:rsidRPr="00C32038" w14:paraId="67D125D0" w14:textId="77777777" w:rsidTr="00FA7782">
        <w:tc>
          <w:tcPr>
            <w:tcW w:w="10627" w:type="dxa"/>
            <w:gridSpan w:val="9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1C09B7CC" w14:textId="77777777" w:rsidR="00AA27FA" w:rsidRDefault="00AA27FA" w:rsidP="004E5BBA">
            <w:pPr>
              <w:spacing w:line="276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</w:p>
          <w:p w14:paraId="3BDCD5B7" w14:textId="77777777" w:rsidR="007255E7" w:rsidRDefault="004D3F30" w:rsidP="004E5BBA">
            <w:pPr>
              <w:spacing w:line="276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Supporting </w:t>
            </w:r>
            <w:r w:rsidR="007255E7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information and documentation</w:t>
            </w:r>
            <w:r w:rsidR="007255E7" w:rsidRPr="00B56037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:</w:t>
            </w:r>
          </w:p>
          <w:p w14:paraId="21FFA7B2" w14:textId="77777777" w:rsidR="00AA27FA" w:rsidRPr="00B56037" w:rsidRDefault="00AA27FA" w:rsidP="004E5BBA">
            <w:pPr>
              <w:spacing w:line="276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</w:p>
        </w:tc>
      </w:tr>
      <w:tr w:rsidR="007255E7" w:rsidRPr="00C32038" w14:paraId="3BBBCECA" w14:textId="77777777" w:rsidTr="00FA7782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5DA487B5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0BF72138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FFFFFF"/>
            <w:vAlign w:val="center"/>
          </w:tcPr>
          <w:p w14:paraId="22C21B7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0BA56274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Consolidation plan</w:t>
            </w:r>
          </w:p>
        </w:tc>
        <w:tc>
          <w:tcPr>
            <w:tcW w:w="425" w:type="dxa"/>
            <w:vMerge w:val="restart"/>
            <w:shd w:val="clear" w:color="auto" w:fill="FFFFFF"/>
            <w:vAlign w:val="center"/>
          </w:tcPr>
          <w:p w14:paraId="62BEC006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vMerge w:val="restart"/>
            <w:shd w:val="clear" w:color="auto" w:fill="FFFFFF"/>
            <w:vAlign w:val="center"/>
          </w:tcPr>
          <w:p w14:paraId="4AD995BF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vMerge w:val="restart"/>
            <w:shd w:val="clear" w:color="auto" w:fill="FFFFFF"/>
            <w:vAlign w:val="center"/>
          </w:tcPr>
          <w:p w14:paraId="1852ABF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vMerge w:val="restart"/>
            <w:shd w:val="clear" w:color="auto" w:fill="FFFFFF"/>
            <w:vAlign w:val="center"/>
          </w:tcPr>
          <w:p w14:paraId="369CB618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vMerge w:val="restart"/>
            <w:shd w:val="clear" w:color="auto" w:fill="FFFFFF"/>
            <w:vAlign w:val="center"/>
          </w:tcPr>
          <w:p w14:paraId="35027E80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Land use plan / Zoning plan </w:t>
            </w:r>
          </w:p>
        </w:tc>
      </w:tr>
      <w:tr w:rsidR="007255E7" w:rsidRPr="00C32038" w14:paraId="0D3C1C24" w14:textId="77777777" w:rsidTr="00FA7782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2EF8F08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1F2F4587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FFFFFF"/>
            <w:vAlign w:val="center"/>
          </w:tcPr>
          <w:p w14:paraId="738B1C83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3AD1D0F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Street name and numbering plan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1E497110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vMerge/>
            <w:shd w:val="clear" w:color="auto" w:fill="FFFFFF"/>
            <w:vAlign w:val="center"/>
          </w:tcPr>
          <w:p w14:paraId="02833F8B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vMerge/>
            <w:shd w:val="clear" w:color="auto" w:fill="FFFFFF"/>
            <w:vAlign w:val="center"/>
          </w:tcPr>
          <w:p w14:paraId="00296AFA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vMerge/>
            <w:shd w:val="clear" w:color="auto" w:fill="FFFFFF"/>
            <w:vAlign w:val="center"/>
          </w:tcPr>
          <w:p w14:paraId="4FF9A42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3218" w:type="dxa"/>
            <w:vMerge/>
            <w:shd w:val="clear" w:color="auto" w:fill="FFFFFF"/>
            <w:vAlign w:val="center"/>
          </w:tcPr>
          <w:p w14:paraId="371A7660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</w:p>
        </w:tc>
      </w:tr>
      <w:tr w:rsidR="007255E7" w:rsidRPr="00C32038" w14:paraId="74BE6761" w14:textId="77777777" w:rsidTr="00FA7782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56104DB2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A817D7B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FFFFFF"/>
            <w:vAlign w:val="center"/>
          </w:tcPr>
          <w:p w14:paraId="64B7AD06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7575BB1C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Landscaping / Tree plan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0980BA5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FFFFFF"/>
            <w:vAlign w:val="center"/>
          </w:tcPr>
          <w:p w14:paraId="2403972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38C98CD4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272C719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shd w:val="clear" w:color="auto" w:fill="FFFFFF"/>
            <w:vAlign w:val="center"/>
          </w:tcPr>
          <w:p w14:paraId="6F0D8544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1 : 50 / 1:100 Flood line determination (plan / report)</w:t>
            </w:r>
          </w:p>
        </w:tc>
      </w:tr>
      <w:tr w:rsidR="007255E7" w:rsidRPr="00C32038" w14:paraId="1859B95F" w14:textId="77777777" w:rsidTr="00FA7782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790E0CF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1C0D46AF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FFFFFF"/>
            <w:vAlign w:val="center"/>
          </w:tcPr>
          <w:p w14:paraId="445D671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4E499E93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Abutting owner’s consent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79553B79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FFFFFF"/>
            <w:vAlign w:val="center"/>
          </w:tcPr>
          <w:p w14:paraId="55D79B80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B7551CB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6ECFBFD8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shd w:val="clear" w:color="auto" w:fill="FFFFFF"/>
            <w:vAlign w:val="center"/>
          </w:tcPr>
          <w:p w14:paraId="32FFBF46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Home Owners’ Association consent</w:t>
            </w:r>
          </w:p>
        </w:tc>
      </w:tr>
      <w:tr w:rsidR="007255E7" w:rsidRPr="00C32038" w14:paraId="6A2DAD5A" w14:textId="77777777" w:rsidTr="00FA7782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5293C4A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59FAC75C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FFFFFF"/>
            <w:vAlign w:val="center"/>
          </w:tcPr>
          <w:p w14:paraId="04BF0485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2F1D0B9A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Copy of Environmental Impact Assessment (EIA) / </w:t>
            </w:r>
          </w:p>
          <w:p w14:paraId="0852F003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Heritage Impact Assessment (HIA) /</w:t>
            </w:r>
          </w:p>
          <w:p w14:paraId="70CE472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Traffic Impact Assessment (TIA) / Traffic Impact Statement (TIS) /</w:t>
            </w:r>
          </w:p>
          <w:p w14:paraId="348BA4F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Major Hazard Impact Assessment (MHIA) /</w:t>
            </w:r>
          </w:p>
          <w:p w14:paraId="6C455C3E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Environmental Authorisation (EA) / Record of Decision (ROD)</w:t>
            </w:r>
          </w:p>
          <w:p w14:paraId="3BF0AAAA" w14:textId="77777777" w:rsidR="007255E7" w:rsidRPr="00A17600" w:rsidRDefault="007255E7" w:rsidP="00C32038">
            <w:pPr>
              <w:spacing w:line="276" w:lineRule="auto"/>
              <w:rPr>
                <w:rFonts w:ascii="Century Gothic" w:hAnsi="Century Gothic" w:cs="Arial"/>
                <w:color w:val="000000"/>
                <w:sz w:val="20"/>
                <w:szCs w:val="20"/>
                <w:lang w:val="en-ZA"/>
              </w:rPr>
            </w:pPr>
            <w:r w:rsidRPr="00A17600">
              <w:rPr>
                <w:rFonts w:ascii="Century Gothic" w:hAnsi="Century Gothic" w:cs="Arial"/>
                <w:color w:val="000000"/>
                <w:sz w:val="20"/>
                <w:szCs w:val="20"/>
                <w:lang w:val="en-ZA"/>
              </w:rPr>
              <w:t>(strikethrough irrelevant)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1AD00437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FFFFFF"/>
            <w:vAlign w:val="center"/>
          </w:tcPr>
          <w:p w14:paraId="393E7E42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2D7E805F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690F808B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shd w:val="clear" w:color="auto" w:fill="FFFFFF"/>
            <w:vAlign w:val="center"/>
          </w:tcPr>
          <w:p w14:paraId="12C3520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Services Report or indication of all municipal services / registered servitudes</w:t>
            </w:r>
          </w:p>
        </w:tc>
      </w:tr>
      <w:tr w:rsidR="007255E7" w:rsidRPr="00C32038" w14:paraId="2701BACD" w14:textId="77777777" w:rsidTr="00FA7782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7560505A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0AF773C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FFFFFF"/>
            <w:vAlign w:val="center"/>
          </w:tcPr>
          <w:p w14:paraId="5222308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04AD6A17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Copy of original approval and conditions of approval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0BCBB82B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FFFFFF"/>
            <w:vAlign w:val="center"/>
          </w:tcPr>
          <w:p w14:paraId="21650BDC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3C84C047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BD136F7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shd w:val="clear" w:color="auto" w:fill="FFFFFF"/>
            <w:vAlign w:val="center"/>
          </w:tcPr>
          <w:p w14:paraId="34366D09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Proof of failure of Home owner’s association</w:t>
            </w:r>
          </w:p>
        </w:tc>
      </w:tr>
      <w:tr w:rsidR="007255E7" w:rsidRPr="00C32038" w14:paraId="666945E6" w14:textId="77777777" w:rsidTr="00FA7782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8681DB9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1D48EE1E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FFFFFF"/>
            <w:vAlign w:val="center"/>
          </w:tcPr>
          <w:p w14:paraId="11E3B950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6848DF5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Proof of lawful use right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AC1B8A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FFFFFF"/>
            <w:vAlign w:val="center"/>
          </w:tcPr>
          <w:p w14:paraId="3BA9534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69ED8677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584C66BC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shd w:val="clear" w:color="auto" w:fill="FFFFFF"/>
            <w:vAlign w:val="center"/>
          </w:tcPr>
          <w:p w14:paraId="060E1C88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Any additional documents or information required as listed in the pre-application consultation form / minutes</w:t>
            </w:r>
          </w:p>
        </w:tc>
      </w:tr>
      <w:tr w:rsidR="007255E7" w:rsidRPr="00C32038" w14:paraId="74D21DFF" w14:textId="77777777" w:rsidTr="00FA7782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6FAB871B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226B0EFF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FFFFFF"/>
            <w:vAlign w:val="center"/>
          </w:tcPr>
          <w:p w14:paraId="002B0D9B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0EB592EF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Required number of documentation copies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66D280F6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FFFFFF"/>
            <w:vAlign w:val="center"/>
          </w:tcPr>
          <w:p w14:paraId="34AA5708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05D9AF04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0B1BEF84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shd w:val="clear" w:color="auto" w:fill="FFFFFF"/>
            <w:vAlign w:val="center"/>
          </w:tcPr>
          <w:p w14:paraId="49C0643C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Other (specify)</w:t>
            </w:r>
          </w:p>
        </w:tc>
      </w:tr>
    </w:tbl>
    <w:p w14:paraId="3BD5B56D" w14:textId="77777777" w:rsidR="00E42260" w:rsidRDefault="00E42260" w:rsidP="00060F99">
      <w:pPr>
        <w:rPr>
          <w:rFonts w:ascii="Bookman Old Style" w:hAnsi="Bookman Old Style"/>
          <w:sz w:val="22"/>
          <w:szCs w:val="22"/>
        </w:rPr>
      </w:pPr>
    </w:p>
    <w:p w14:paraId="109DDEC2" w14:textId="77777777" w:rsidR="00373482" w:rsidRPr="00706053" w:rsidRDefault="00373482" w:rsidP="00706053">
      <w:pPr>
        <w:spacing w:line="360" w:lineRule="auto"/>
        <w:rPr>
          <w:rFonts w:ascii="Century Gothic" w:hAnsi="Century Gothic"/>
          <w:vanish/>
          <w:sz w:val="20"/>
          <w:szCs w:val="20"/>
        </w:rPr>
      </w:pPr>
    </w:p>
    <w:p w14:paraId="137768E2" w14:textId="77777777" w:rsidR="00373482" w:rsidRPr="00706053" w:rsidRDefault="00373482" w:rsidP="00706053">
      <w:pPr>
        <w:spacing w:line="360" w:lineRule="auto"/>
        <w:rPr>
          <w:rFonts w:ascii="Century Gothic" w:hAnsi="Century Gothic"/>
          <w:vanish/>
          <w:sz w:val="20"/>
          <w:szCs w:val="20"/>
        </w:rPr>
      </w:pPr>
    </w:p>
    <w:p w14:paraId="66FF669D" w14:textId="77777777" w:rsidR="00373482" w:rsidRPr="00706053" w:rsidRDefault="00373482" w:rsidP="00706053">
      <w:pPr>
        <w:spacing w:line="360" w:lineRule="auto"/>
        <w:rPr>
          <w:rFonts w:ascii="Century Gothic" w:hAnsi="Century Gothic"/>
          <w:vanish/>
          <w:sz w:val="20"/>
          <w:szCs w:val="20"/>
        </w:rPr>
      </w:pPr>
    </w:p>
    <w:p w14:paraId="6F107DEF" w14:textId="77777777" w:rsidR="004C4F56" w:rsidRPr="00706053" w:rsidRDefault="004C4F56" w:rsidP="000B59E5">
      <w:pPr>
        <w:pStyle w:val="BodyText"/>
        <w:spacing w:line="360" w:lineRule="auto"/>
        <w:ind w:right="281"/>
        <w:jc w:val="both"/>
        <w:rPr>
          <w:rFonts w:ascii="Century Gothic" w:hAnsi="Century Gothic"/>
          <w:sz w:val="20"/>
          <w:szCs w:val="20"/>
        </w:rPr>
      </w:pPr>
    </w:p>
    <w:p w14:paraId="66BC1F0D" w14:textId="77777777" w:rsidR="008A20B5" w:rsidRPr="00706053" w:rsidRDefault="001C033F" w:rsidP="00706053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2" w:color="auto"/>
        </w:pBdr>
        <w:shd w:val="clear" w:color="auto" w:fill="BFBFBF"/>
        <w:spacing w:line="360" w:lineRule="auto"/>
        <w:ind w:right="281"/>
        <w:jc w:val="both"/>
        <w:rPr>
          <w:rFonts w:ascii="Century Gothic" w:hAnsi="Century Gothic"/>
          <w:b w:val="0"/>
          <w:szCs w:val="22"/>
        </w:rPr>
      </w:pPr>
      <w:r w:rsidRPr="00706053">
        <w:rPr>
          <w:rFonts w:ascii="Century Gothic" w:hAnsi="Century Gothic"/>
          <w:sz w:val="20"/>
          <w:szCs w:val="20"/>
        </w:rPr>
        <w:lastRenderedPageBreak/>
        <w:t xml:space="preserve"> </w:t>
      </w:r>
      <w:r w:rsidRPr="00706053">
        <w:rPr>
          <w:rFonts w:ascii="Century Gothic" w:hAnsi="Century Gothic"/>
          <w:szCs w:val="22"/>
        </w:rPr>
        <w:t xml:space="preserve">PART </w:t>
      </w:r>
      <w:r w:rsidR="00344083" w:rsidRPr="00706053">
        <w:rPr>
          <w:rFonts w:ascii="Century Gothic" w:hAnsi="Century Gothic"/>
          <w:szCs w:val="22"/>
        </w:rPr>
        <w:t>E</w:t>
      </w:r>
      <w:r w:rsidR="004C4F56" w:rsidRPr="00706053">
        <w:rPr>
          <w:rFonts w:ascii="Century Gothic" w:hAnsi="Century Gothic"/>
          <w:szCs w:val="22"/>
        </w:rPr>
        <w:t xml:space="preserve">: DISCUSSION </w:t>
      </w:r>
    </w:p>
    <w:p w14:paraId="5A001ED9" w14:textId="77777777" w:rsidR="00D11CF2" w:rsidRPr="000B59E5" w:rsidRDefault="00D11CF2" w:rsidP="00706053">
      <w:pPr>
        <w:pStyle w:val="BodyText"/>
        <w:tabs>
          <w:tab w:val="left" w:pos="8222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51AC3E9A" w14:textId="77777777" w:rsidR="008A20B5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</w:t>
      </w:r>
      <w:r w:rsidR="008A20B5" w:rsidRPr="00706053">
        <w:rPr>
          <w:rFonts w:ascii="Century Gothic" w:hAnsi="Century Gothic"/>
          <w:b w:val="0"/>
          <w:sz w:val="20"/>
          <w:szCs w:val="20"/>
        </w:rPr>
        <w:t>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</w:t>
      </w:r>
      <w:r w:rsidR="008A20B5" w:rsidRPr="00706053">
        <w:rPr>
          <w:rFonts w:ascii="Century Gothic" w:hAnsi="Century Gothic"/>
          <w:b w:val="0"/>
          <w:sz w:val="20"/>
          <w:szCs w:val="20"/>
        </w:rPr>
        <w:t>_____________________________________</w:t>
      </w:r>
      <w:r w:rsidR="00D11CF2" w:rsidRPr="00706053">
        <w:rPr>
          <w:rFonts w:ascii="Century Gothic" w:hAnsi="Century Gothic"/>
          <w:b w:val="0"/>
          <w:sz w:val="20"/>
          <w:szCs w:val="20"/>
        </w:rPr>
        <w:t>__________________________</w:t>
      </w:r>
    </w:p>
    <w:p w14:paraId="57EA76A1" w14:textId="77777777" w:rsidR="008A20B5" w:rsidRPr="00706053" w:rsidRDefault="008A20B5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</w:t>
      </w:r>
      <w:r w:rsidR="005A4CB6" w:rsidRPr="00706053">
        <w:rPr>
          <w:rFonts w:ascii="Century Gothic" w:hAnsi="Century Gothic"/>
          <w:b w:val="0"/>
          <w:sz w:val="20"/>
          <w:szCs w:val="20"/>
        </w:rPr>
        <w:t>_____________________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</w:t>
      </w:r>
    </w:p>
    <w:p w14:paraId="58D5F2C7" w14:textId="77777777" w:rsidR="008A20B5" w:rsidRPr="00706053" w:rsidRDefault="006955DB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>
        <w:rPr>
          <w:rFonts w:ascii="Century Gothic" w:hAnsi="Century Gothic"/>
          <w:b w:val="0"/>
          <w:sz w:val="20"/>
          <w:szCs w:val="20"/>
        </w:rPr>
        <w:t>___________________</w:t>
      </w:r>
      <w:r w:rsidR="005A4CB6" w:rsidRPr="00706053">
        <w:rPr>
          <w:rFonts w:ascii="Century Gothic" w:hAnsi="Century Gothic"/>
          <w:b w:val="0"/>
          <w:sz w:val="20"/>
          <w:szCs w:val="20"/>
        </w:rPr>
        <w:t>_______</w:t>
      </w:r>
      <w:r w:rsidR="008A20B5"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</w:t>
      </w:r>
    </w:p>
    <w:p w14:paraId="22CF928A" w14:textId="77777777" w:rsidR="00EE6AB2" w:rsidRPr="00706053" w:rsidRDefault="008A20B5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</w:t>
      </w:r>
      <w:r w:rsidR="00EE6AB2"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0356E3C" w14:textId="77777777" w:rsidR="004C4F56" w:rsidRPr="00706053" w:rsidRDefault="00EE6AB2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</w:t>
      </w:r>
    </w:p>
    <w:p w14:paraId="6CD2ACD1" w14:textId="77777777" w:rsidR="005A4CB6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</w:t>
      </w:r>
    </w:p>
    <w:p w14:paraId="693CB087" w14:textId="77777777" w:rsidR="00906603" w:rsidRPr="00706053" w:rsidRDefault="00906603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584D2CBE" w14:textId="77777777" w:rsidR="00EE6AB2" w:rsidRPr="000B59E5" w:rsidRDefault="00344083" w:rsidP="00706053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tabs>
          <w:tab w:val="left" w:pos="4860"/>
        </w:tabs>
        <w:spacing w:line="360" w:lineRule="auto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szCs w:val="22"/>
        </w:rPr>
        <w:t>PART F</w:t>
      </w:r>
      <w:r w:rsidR="005A4CB6" w:rsidRPr="00706053">
        <w:rPr>
          <w:rFonts w:ascii="Century Gothic" w:hAnsi="Century Gothic"/>
          <w:szCs w:val="22"/>
        </w:rPr>
        <w:t>: SUMMARY / WAY FORWARD</w:t>
      </w:r>
    </w:p>
    <w:p w14:paraId="23BA5EF9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left="284"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3FDA4A27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</w:t>
      </w:r>
    </w:p>
    <w:p w14:paraId="345B8FE3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_________________________________________________________</w:t>
      </w:r>
    </w:p>
    <w:p w14:paraId="37ABC983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</w:t>
      </w:r>
    </w:p>
    <w:p w14:paraId="545E7C75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</w:t>
      </w:r>
      <w:r w:rsidR="006955DB" w:rsidRPr="000B59E5">
        <w:rPr>
          <w:rFonts w:ascii="Century Gothic" w:hAnsi="Century Gothic"/>
          <w:b w:val="0"/>
          <w:sz w:val="20"/>
          <w:szCs w:val="20"/>
        </w:rPr>
        <w:t>_______________________________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7D9747D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</w:t>
      </w:r>
    </w:p>
    <w:p w14:paraId="7C56AD08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</w:t>
      </w:r>
    </w:p>
    <w:p w14:paraId="24391301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_________________________________________________________</w:t>
      </w:r>
    </w:p>
    <w:p w14:paraId="3C9AD405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</w:t>
      </w:r>
    </w:p>
    <w:p w14:paraId="1AC4A8AC" w14:textId="77777777" w:rsidR="00FA7782" w:rsidRDefault="00FA7782">
      <w:pPr>
        <w:rPr>
          <w:rFonts w:ascii="Century Gothic" w:hAnsi="Century Gothic" w:cs="Arial"/>
          <w:b/>
          <w:bCs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br w:type="page"/>
      </w:r>
    </w:p>
    <w:p w14:paraId="058794B2" w14:textId="77777777" w:rsidR="00537841" w:rsidRPr="00706053" w:rsidRDefault="000D300A" w:rsidP="00706053">
      <w:pPr>
        <w:pStyle w:val="BodyText"/>
        <w:spacing w:line="360" w:lineRule="auto"/>
        <w:ind w:left="993" w:hanging="993"/>
        <w:jc w:val="both"/>
        <w:rPr>
          <w:rFonts w:ascii="Century Gothic" w:hAnsi="Century Gothic"/>
          <w:b w:val="0"/>
          <w:sz w:val="20"/>
          <w:szCs w:val="20"/>
        </w:rPr>
      </w:pPr>
      <w:r w:rsidRPr="000B59E5">
        <w:rPr>
          <w:rFonts w:ascii="Century Gothic" w:hAnsi="Century Gothic"/>
          <w:b w:val="0"/>
          <w:sz w:val="20"/>
          <w:szCs w:val="20"/>
        </w:rPr>
        <w:lastRenderedPageBreak/>
        <w:t xml:space="preserve">OFFICIAL:  </w:t>
      </w:r>
      <w:r w:rsidR="001F0053" w:rsidRPr="00D237C3">
        <w:rPr>
          <w:rFonts w:ascii="Century Gothic" w:hAnsi="Century Gothic"/>
          <w:b w:val="0"/>
          <w:sz w:val="20"/>
          <w:szCs w:val="20"/>
        </w:rPr>
        <w:tab/>
      </w:r>
      <w:r w:rsidRPr="00706053">
        <w:rPr>
          <w:rFonts w:ascii="Century Gothic" w:hAnsi="Century Gothic"/>
          <w:b w:val="0"/>
          <w:sz w:val="20"/>
          <w:szCs w:val="20"/>
        </w:rPr>
        <w:t>_______________________________</w:t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="009E5A96" w:rsidRPr="00706053">
        <w:rPr>
          <w:rFonts w:ascii="Century Gothic" w:hAnsi="Century Gothic"/>
          <w:b w:val="0"/>
          <w:sz w:val="20"/>
          <w:szCs w:val="20"/>
        </w:rPr>
        <w:t>PRE-APPLICANT:</w:t>
      </w:r>
      <w:r w:rsidR="006955DB">
        <w:rPr>
          <w:rFonts w:ascii="Century Gothic" w:hAnsi="Century Gothic"/>
          <w:b w:val="0"/>
          <w:sz w:val="20"/>
          <w:szCs w:val="20"/>
        </w:rPr>
        <w:t xml:space="preserve"> </w:t>
      </w:r>
      <w:r w:rsidRPr="000B59E5">
        <w:rPr>
          <w:rFonts w:ascii="Century Gothic" w:hAnsi="Century Gothic"/>
          <w:b w:val="0"/>
          <w:sz w:val="20"/>
          <w:szCs w:val="20"/>
        </w:rPr>
        <w:t>____</w:t>
      </w:r>
      <w:r w:rsidR="006955DB">
        <w:rPr>
          <w:rFonts w:ascii="Century Gothic" w:hAnsi="Century Gothic"/>
          <w:b w:val="0"/>
          <w:sz w:val="20"/>
          <w:szCs w:val="20"/>
        </w:rPr>
        <w:t>____________</w:t>
      </w:r>
      <w:r w:rsidRPr="000B59E5">
        <w:rPr>
          <w:rFonts w:ascii="Century Gothic" w:hAnsi="Century Gothic"/>
          <w:b w:val="0"/>
          <w:sz w:val="20"/>
          <w:szCs w:val="20"/>
        </w:rPr>
        <w:t>______</w:t>
      </w:r>
      <w:r w:rsidRPr="00D237C3">
        <w:rPr>
          <w:rFonts w:ascii="Century Gothic" w:hAnsi="Century Gothic"/>
          <w:b w:val="0"/>
          <w:sz w:val="20"/>
          <w:szCs w:val="20"/>
        </w:rPr>
        <w:t>______________</w:t>
      </w:r>
      <w:r w:rsidR="005F75F4" w:rsidRPr="00706053">
        <w:rPr>
          <w:rFonts w:ascii="Century Gothic" w:hAnsi="Century Gothic"/>
          <w:b w:val="0"/>
          <w:sz w:val="20"/>
          <w:szCs w:val="20"/>
        </w:rPr>
        <w:t>__</w:t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>(FULL NAME)</w:t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  <w:t>(FULL NAME)</w:t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</w:p>
    <w:p w14:paraId="3D602BB5" w14:textId="77777777" w:rsidR="000E15F3" w:rsidRPr="00706053" w:rsidRDefault="000E15F3" w:rsidP="00706053">
      <w:pPr>
        <w:pStyle w:val="BodyText"/>
        <w:tabs>
          <w:tab w:val="left" w:pos="540"/>
        </w:tabs>
        <w:spacing w:line="360" w:lineRule="auto"/>
        <w:ind w:left="993" w:hanging="993"/>
        <w:jc w:val="both"/>
        <w:rPr>
          <w:rFonts w:ascii="Century Gothic" w:hAnsi="Century Gothic"/>
          <w:b w:val="0"/>
          <w:sz w:val="20"/>
          <w:szCs w:val="20"/>
        </w:rPr>
      </w:pPr>
    </w:p>
    <w:p w14:paraId="2D799DB1" w14:textId="77777777" w:rsidR="00537841" w:rsidRPr="00706053" w:rsidRDefault="00537841" w:rsidP="00706053">
      <w:pPr>
        <w:pStyle w:val="BodyText"/>
        <w:spacing w:line="360" w:lineRule="auto"/>
        <w:ind w:left="993" w:hanging="993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 xml:space="preserve">SIGNED: </w:t>
      </w:r>
      <w:r w:rsidR="001F0053" w:rsidRPr="00706053">
        <w:rPr>
          <w:rFonts w:ascii="Century Gothic" w:hAnsi="Century Gothic"/>
          <w:b w:val="0"/>
          <w:sz w:val="20"/>
          <w:szCs w:val="20"/>
        </w:rPr>
        <w:tab/>
      </w:r>
      <w:r w:rsidR="006955DB">
        <w:rPr>
          <w:rFonts w:ascii="Century Gothic" w:hAnsi="Century Gothic"/>
          <w:b w:val="0"/>
          <w:sz w:val="20"/>
          <w:szCs w:val="20"/>
        </w:rPr>
        <w:tab/>
      </w:r>
      <w:r w:rsidR="001F0053" w:rsidRPr="000B59E5">
        <w:rPr>
          <w:rFonts w:ascii="Century Gothic" w:hAnsi="Century Gothic"/>
          <w:b w:val="0"/>
          <w:sz w:val="20"/>
          <w:szCs w:val="20"/>
        </w:rPr>
        <w:t>_______________________________</w:t>
      </w:r>
      <w:r w:rsidR="001F0053" w:rsidRPr="000B59E5">
        <w:rPr>
          <w:rFonts w:ascii="Century Gothic" w:hAnsi="Century Gothic"/>
          <w:b w:val="0"/>
          <w:sz w:val="20"/>
          <w:szCs w:val="20"/>
        </w:rPr>
        <w:tab/>
      </w:r>
      <w:r w:rsidRPr="000B59E5">
        <w:rPr>
          <w:rFonts w:ascii="Century Gothic" w:hAnsi="Century Gothic"/>
          <w:b w:val="0"/>
          <w:sz w:val="20"/>
          <w:szCs w:val="20"/>
        </w:rPr>
        <w:t xml:space="preserve">SIGNED: </w:t>
      </w:r>
      <w:r w:rsidR="006955DB">
        <w:rPr>
          <w:rFonts w:ascii="Century Gothic" w:hAnsi="Century Gothic"/>
          <w:b w:val="0"/>
          <w:sz w:val="20"/>
          <w:szCs w:val="20"/>
        </w:rPr>
        <w:tab/>
        <w:t>____</w:t>
      </w:r>
      <w:r w:rsidRPr="000B59E5">
        <w:rPr>
          <w:rFonts w:ascii="Century Gothic" w:hAnsi="Century Gothic"/>
          <w:b w:val="0"/>
          <w:sz w:val="20"/>
          <w:szCs w:val="20"/>
        </w:rPr>
        <w:t>_________________________________</w:t>
      </w:r>
    </w:p>
    <w:p w14:paraId="2DA34819" w14:textId="77777777" w:rsidR="002F18F3" w:rsidRPr="00D237C3" w:rsidRDefault="000D300A" w:rsidP="00706053">
      <w:pPr>
        <w:pStyle w:val="BodyText"/>
        <w:tabs>
          <w:tab w:val="left" w:pos="540"/>
        </w:tabs>
        <w:spacing w:line="360" w:lineRule="auto"/>
        <w:ind w:left="993" w:hanging="993"/>
        <w:jc w:val="both"/>
        <w:rPr>
          <w:rFonts w:ascii="Century Gothic" w:hAnsi="Century Gothic"/>
          <w:b w:val="0"/>
          <w:sz w:val="20"/>
          <w:szCs w:val="20"/>
        </w:rPr>
      </w:pPr>
      <w:r w:rsidRPr="000B59E5">
        <w:rPr>
          <w:rFonts w:ascii="Century Gothic" w:hAnsi="Century Gothic"/>
          <w:b w:val="0"/>
          <w:sz w:val="20"/>
          <w:szCs w:val="20"/>
        </w:rPr>
        <w:tab/>
        <w:t xml:space="preserve">                             </w:t>
      </w:r>
      <w:r w:rsidRPr="000B59E5">
        <w:rPr>
          <w:rFonts w:ascii="Century Gothic" w:hAnsi="Century Gothic"/>
          <w:b w:val="0"/>
          <w:sz w:val="20"/>
          <w:szCs w:val="20"/>
        </w:rPr>
        <w:tab/>
      </w:r>
      <w:r w:rsidRPr="000B59E5">
        <w:rPr>
          <w:rFonts w:ascii="Century Gothic" w:hAnsi="Century Gothic"/>
          <w:b w:val="0"/>
          <w:sz w:val="20"/>
          <w:szCs w:val="20"/>
        </w:rPr>
        <w:tab/>
      </w:r>
      <w:r w:rsidRPr="000B59E5">
        <w:rPr>
          <w:rFonts w:ascii="Century Gothic" w:hAnsi="Century Gothic"/>
          <w:b w:val="0"/>
          <w:sz w:val="20"/>
          <w:szCs w:val="20"/>
        </w:rPr>
        <w:tab/>
      </w:r>
      <w:r w:rsidRPr="000B59E5">
        <w:rPr>
          <w:rFonts w:ascii="Century Gothic" w:hAnsi="Century Gothic"/>
          <w:b w:val="0"/>
          <w:sz w:val="20"/>
          <w:szCs w:val="20"/>
        </w:rPr>
        <w:tab/>
      </w:r>
    </w:p>
    <w:p w14:paraId="6C11B4C8" w14:textId="77777777" w:rsidR="00240933" w:rsidRPr="00706053" w:rsidRDefault="000D300A" w:rsidP="00706053">
      <w:pPr>
        <w:pStyle w:val="BodyText"/>
        <w:tabs>
          <w:tab w:val="left" w:pos="540"/>
        </w:tabs>
        <w:spacing w:line="360" w:lineRule="auto"/>
        <w:ind w:left="993" w:hanging="993"/>
        <w:jc w:val="both"/>
        <w:rPr>
          <w:rFonts w:ascii="Century Gothic" w:hAnsi="Century Gothic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DATE:</w:t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="001F0053" w:rsidRPr="00706053">
        <w:rPr>
          <w:rFonts w:ascii="Century Gothic" w:hAnsi="Century Gothic"/>
          <w:b w:val="0"/>
          <w:sz w:val="20"/>
          <w:szCs w:val="20"/>
        </w:rPr>
        <w:tab/>
      </w:r>
      <w:r w:rsidR="00537841" w:rsidRPr="00706053">
        <w:rPr>
          <w:rFonts w:ascii="Century Gothic" w:hAnsi="Century Gothic"/>
          <w:b w:val="0"/>
          <w:sz w:val="20"/>
          <w:szCs w:val="20"/>
        </w:rPr>
        <w:t>______________________________</w:t>
      </w:r>
      <w:r w:rsidR="009E5A96" w:rsidRPr="00706053">
        <w:rPr>
          <w:rFonts w:ascii="Century Gothic" w:hAnsi="Century Gothic"/>
          <w:b w:val="0"/>
          <w:sz w:val="20"/>
          <w:szCs w:val="20"/>
        </w:rPr>
        <w:tab/>
      </w:r>
      <w:r w:rsidRPr="00706053">
        <w:rPr>
          <w:rFonts w:ascii="Century Gothic" w:hAnsi="Century Gothic"/>
          <w:b w:val="0"/>
          <w:sz w:val="20"/>
          <w:szCs w:val="20"/>
        </w:rPr>
        <w:t>DATE:</w:t>
      </w:r>
      <w:r w:rsidR="00537841" w:rsidRPr="00706053">
        <w:rPr>
          <w:rFonts w:ascii="Century Gothic" w:hAnsi="Century Gothic"/>
          <w:b w:val="0"/>
          <w:sz w:val="20"/>
          <w:szCs w:val="20"/>
        </w:rPr>
        <w:t xml:space="preserve"> </w:t>
      </w:r>
      <w:r w:rsidR="001F0053" w:rsidRPr="00706053">
        <w:rPr>
          <w:rFonts w:ascii="Century Gothic" w:hAnsi="Century Gothic"/>
          <w:b w:val="0"/>
          <w:sz w:val="20"/>
          <w:szCs w:val="20"/>
        </w:rPr>
        <w:tab/>
      </w:r>
      <w:r w:rsidR="006955DB">
        <w:rPr>
          <w:rFonts w:ascii="Century Gothic" w:hAnsi="Century Gothic"/>
          <w:b w:val="0"/>
          <w:sz w:val="20"/>
          <w:szCs w:val="20"/>
        </w:rPr>
        <w:tab/>
      </w:r>
      <w:r w:rsidR="00537841" w:rsidRPr="000B59E5">
        <w:rPr>
          <w:rFonts w:ascii="Century Gothic" w:hAnsi="Century Gothic"/>
          <w:b w:val="0"/>
          <w:sz w:val="20"/>
          <w:szCs w:val="20"/>
        </w:rPr>
        <w:t>______</w:t>
      </w:r>
      <w:r w:rsidR="006955DB">
        <w:rPr>
          <w:rFonts w:ascii="Century Gothic" w:hAnsi="Century Gothic"/>
          <w:b w:val="0"/>
          <w:sz w:val="20"/>
          <w:szCs w:val="20"/>
        </w:rPr>
        <w:t>___</w:t>
      </w:r>
      <w:r w:rsidR="00537841" w:rsidRPr="000B59E5">
        <w:rPr>
          <w:rFonts w:ascii="Century Gothic" w:hAnsi="Century Gothic"/>
          <w:b w:val="0"/>
          <w:sz w:val="20"/>
          <w:szCs w:val="20"/>
        </w:rPr>
        <w:t>__________________</w:t>
      </w:r>
      <w:r w:rsidR="00537841" w:rsidRPr="00D237C3">
        <w:rPr>
          <w:rFonts w:ascii="Century Gothic" w:hAnsi="Century Gothic"/>
          <w:b w:val="0"/>
          <w:sz w:val="20"/>
          <w:szCs w:val="20"/>
        </w:rPr>
        <w:t>____________</w:t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="00CB20A3" w:rsidRPr="00706053">
        <w:rPr>
          <w:rFonts w:ascii="Century Gothic" w:hAnsi="Century Gothic"/>
          <w:sz w:val="20"/>
          <w:szCs w:val="20"/>
        </w:rPr>
        <w:tab/>
      </w:r>
    </w:p>
    <w:sectPr w:rsidR="00240933" w:rsidRPr="00706053" w:rsidSect="00706053"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720" w:right="720" w:bottom="720" w:left="720" w:header="709" w:footer="652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C9952F" w14:textId="77777777" w:rsidR="00FE7865" w:rsidRDefault="00FE7865">
      <w:r>
        <w:separator/>
      </w:r>
    </w:p>
  </w:endnote>
  <w:endnote w:type="continuationSeparator" w:id="0">
    <w:p w14:paraId="536D258B" w14:textId="77777777" w:rsidR="00FE7865" w:rsidRDefault="00FE78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otham Light">
    <w:altName w:val="Times New Roman"/>
    <w:charset w:val="00"/>
    <w:family w:val="auto"/>
    <w:pitch w:val="variable"/>
    <w:sig w:usb0="00000001" w:usb1="40000048" w:usb2="00000000" w:usb3="00000000" w:csb0="0000011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B3F9B9" w14:textId="77777777" w:rsidR="00B1014E" w:rsidRPr="00B56037" w:rsidRDefault="00B1014E">
    <w:pPr>
      <w:pStyle w:val="Footer"/>
      <w:jc w:val="right"/>
      <w:rPr>
        <w:rFonts w:ascii="Century Gothic" w:hAnsi="Century Gothic"/>
        <w:sz w:val="20"/>
        <w:szCs w:val="20"/>
      </w:rPr>
    </w:pPr>
    <w:r w:rsidRPr="00B56037">
      <w:rPr>
        <w:rFonts w:ascii="Century Gothic" w:hAnsi="Century Gothic"/>
        <w:sz w:val="20"/>
        <w:szCs w:val="20"/>
      </w:rPr>
      <w:t xml:space="preserve">Page </w:t>
    </w:r>
    <w:r w:rsidRPr="00B56037">
      <w:rPr>
        <w:rFonts w:ascii="Century Gothic" w:hAnsi="Century Gothic"/>
        <w:b/>
        <w:bCs/>
        <w:sz w:val="20"/>
        <w:szCs w:val="20"/>
      </w:rPr>
      <w:fldChar w:fldCharType="begin"/>
    </w:r>
    <w:r w:rsidRPr="00B56037">
      <w:rPr>
        <w:rFonts w:ascii="Century Gothic" w:hAnsi="Century Gothic"/>
        <w:b/>
        <w:bCs/>
        <w:sz w:val="20"/>
        <w:szCs w:val="20"/>
      </w:rPr>
      <w:instrText xml:space="preserve"> PAGE </w:instrText>
    </w:r>
    <w:r w:rsidRPr="00B56037">
      <w:rPr>
        <w:rFonts w:ascii="Century Gothic" w:hAnsi="Century Gothic"/>
        <w:b/>
        <w:bCs/>
        <w:sz w:val="20"/>
        <w:szCs w:val="20"/>
      </w:rPr>
      <w:fldChar w:fldCharType="separate"/>
    </w:r>
    <w:r w:rsidR="0071141A">
      <w:rPr>
        <w:rFonts w:ascii="Century Gothic" w:hAnsi="Century Gothic"/>
        <w:b/>
        <w:bCs/>
        <w:noProof/>
        <w:sz w:val="20"/>
        <w:szCs w:val="20"/>
      </w:rPr>
      <w:t>12</w:t>
    </w:r>
    <w:r w:rsidRPr="00B56037">
      <w:rPr>
        <w:rFonts w:ascii="Century Gothic" w:hAnsi="Century Gothic"/>
        <w:b/>
        <w:bCs/>
        <w:sz w:val="20"/>
        <w:szCs w:val="20"/>
      </w:rPr>
      <w:fldChar w:fldCharType="end"/>
    </w:r>
    <w:r w:rsidRPr="00B56037">
      <w:rPr>
        <w:rFonts w:ascii="Century Gothic" w:hAnsi="Century Gothic"/>
        <w:sz w:val="20"/>
        <w:szCs w:val="20"/>
      </w:rPr>
      <w:t xml:space="preserve"> of </w:t>
    </w:r>
    <w:r w:rsidRPr="00B56037">
      <w:rPr>
        <w:rFonts w:ascii="Century Gothic" w:hAnsi="Century Gothic"/>
        <w:b/>
        <w:bCs/>
        <w:sz w:val="20"/>
        <w:szCs w:val="20"/>
      </w:rPr>
      <w:fldChar w:fldCharType="begin"/>
    </w:r>
    <w:r w:rsidRPr="00B56037">
      <w:rPr>
        <w:rFonts w:ascii="Century Gothic" w:hAnsi="Century Gothic"/>
        <w:b/>
        <w:bCs/>
        <w:sz w:val="20"/>
        <w:szCs w:val="20"/>
      </w:rPr>
      <w:instrText xml:space="preserve"> NUMPAGES  </w:instrText>
    </w:r>
    <w:r w:rsidRPr="00B56037">
      <w:rPr>
        <w:rFonts w:ascii="Century Gothic" w:hAnsi="Century Gothic"/>
        <w:b/>
        <w:bCs/>
        <w:sz w:val="20"/>
        <w:szCs w:val="20"/>
      </w:rPr>
      <w:fldChar w:fldCharType="separate"/>
    </w:r>
    <w:r w:rsidR="0071141A">
      <w:rPr>
        <w:rFonts w:ascii="Century Gothic" w:hAnsi="Century Gothic"/>
        <w:b/>
        <w:bCs/>
        <w:noProof/>
        <w:sz w:val="20"/>
        <w:szCs w:val="20"/>
      </w:rPr>
      <w:t>12</w:t>
    </w:r>
    <w:r w:rsidRPr="00B56037">
      <w:rPr>
        <w:rFonts w:ascii="Century Gothic" w:hAnsi="Century Gothic"/>
        <w:b/>
        <w:bCs/>
        <w:sz w:val="20"/>
        <w:szCs w:val="20"/>
      </w:rPr>
      <w:fldChar w:fldCharType="end"/>
    </w:r>
  </w:p>
  <w:p w14:paraId="0C8019EB" w14:textId="77777777" w:rsidR="00B44B2A" w:rsidRPr="00B56037" w:rsidRDefault="00B44B2A">
    <w:pPr>
      <w:rPr>
        <w:rFonts w:ascii="Century Gothic" w:hAnsi="Century Gothic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D7F149" w14:textId="77777777" w:rsidR="00B44B2A" w:rsidRDefault="00B44B2A" w:rsidP="00225CD8">
    <w:pPr>
      <w:pStyle w:val="BodyText"/>
      <w:tabs>
        <w:tab w:val="right" w:pos="10466"/>
      </w:tabs>
      <w:jc w:val="both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828437" w14:textId="77777777" w:rsidR="00B44B2A" w:rsidRPr="00B56037" w:rsidRDefault="00B44B2A" w:rsidP="00B56037">
    <w:pPr>
      <w:pStyle w:val="BasicParagraph"/>
      <w:spacing w:line="276" w:lineRule="auto"/>
      <w:jc w:val="center"/>
      <w:rPr>
        <w:rFonts w:ascii="Century Gothic" w:hAnsi="Century Gothic"/>
        <w:color w:val="auto"/>
      </w:rPr>
    </w:pPr>
  </w:p>
  <w:p w14:paraId="3B170813" w14:textId="77777777" w:rsidR="00B44B2A" w:rsidRDefault="00B44B2A">
    <w:pPr>
      <w:pStyle w:val="Footer"/>
    </w:pPr>
  </w:p>
  <w:p w14:paraId="7D9D8F6C" w14:textId="77777777" w:rsidR="00B44B2A" w:rsidRDefault="00B44B2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EE2DE7" w14:textId="77777777" w:rsidR="00FE7865" w:rsidRDefault="00FE7865">
      <w:r>
        <w:separator/>
      </w:r>
    </w:p>
  </w:footnote>
  <w:footnote w:type="continuationSeparator" w:id="0">
    <w:p w14:paraId="719D9E91" w14:textId="77777777" w:rsidR="00FE7865" w:rsidRDefault="00FE78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CA31E6" w14:textId="77777777" w:rsidR="00B36BA7" w:rsidRPr="0071141A" w:rsidRDefault="00B36BA7" w:rsidP="00B36BA7">
    <w:pPr>
      <w:pStyle w:val="Header"/>
      <w:jc w:val="right"/>
      <w:rPr>
        <w:rFonts w:ascii="Arial" w:hAnsi="Arial" w:cs="Arial"/>
        <w:b/>
      </w:rPr>
    </w:pPr>
    <w:r w:rsidRPr="0071141A">
      <w:rPr>
        <w:rFonts w:ascii="Arial" w:hAnsi="Arial" w:cs="Arial"/>
        <w:b/>
      </w:rPr>
      <w:t>T1</w:t>
    </w:r>
  </w:p>
  <w:p w14:paraId="69E9219D" w14:textId="77777777" w:rsidR="00B44B2A" w:rsidRPr="00AC20C3" w:rsidRDefault="00B44B2A" w:rsidP="0071790C">
    <w:pPr>
      <w:tabs>
        <w:tab w:val="left" w:pos="5820"/>
      </w:tabs>
      <w:jc w:val="right"/>
      <w:rPr>
        <w:rFonts w:ascii="Century Gothic" w:eastAsia="Calibri" w:hAnsi="Century Gothic"/>
        <w:color w:val="548DD4"/>
        <w:sz w:val="18"/>
        <w:szCs w:val="18"/>
        <w:lang w:val="en-Z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1250A"/>
    <w:multiLevelType w:val="hybridMultilevel"/>
    <w:tmpl w:val="C3B8EAFA"/>
    <w:lvl w:ilvl="0" w:tplc="30D60A12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86A502F"/>
    <w:multiLevelType w:val="hybridMultilevel"/>
    <w:tmpl w:val="C330969C"/>
    <w:lvl w:ilvl="0" w:tplc="1C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8BE764B"/>
    <w:multiLevelType w:val="hybridMultilevel"/>
    <w:tmpl w:val="7EEEEF48"/>
    <w:lvl w:ilvl="0" w:tplc="EC46F688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923F42"/>
    <w:multiLevelType w:val="hybridMultilevel"/>
    <w:tmpl w:val="BFC2F27C"/>
    <w:lvl w:ilvl="0" w:tplc="3D80C062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  <w:sz w:val="20"/>
        <w:szCs w:val="20"/>
      </w:rPr>
    </w:lvl>
    <w:lvl w:ilvl="1" w:tplc="1C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 w15:restartNumberingAfterBreak="0">
    <w:nsid w:val="31DE5819"/>
    <w:multiLevelType w:val="hybridMultilevel"/>
    <w:tmpl w:val="110EABCE"/>
    <w:lvl w:ilvl="0" w:tplc="FFB68E9A">
      <w:start w:val="1"/>
      <w:numFmt w:val="lowerLetter"/>
      <w:lvlText w:val="%1."/>
      <w:lvlJc w:val="left"/>
      <w:pPr>
        <w:tabs>
          <w:tab w:val="num" w:pos="900"/>
        </w:tabs>
        <w:ind w:left="900" w:hanging="54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27F32BD"/>
    <w:multiLevelType w:val="hybridMultilevel"/>
    <w:tmpl w:val="84CE33FA"/>
    <w:lvl w:ilvl="0" w:tplc="51C6AA10">
      <w:start w:val="1"/>
      <w:numFmt w:val="lowerRoman"/>
      <w:lvlText w:val="%1)"/>
      <w:lvlJc w:val="left"/>
      <w:pPr>
        <w:tabs>
          <w:tab w:val="num" w:pos="2160"/>
        </w:tabs>
        <w:ind w:left="180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6" w15:restartNumberingAfterBreak="0">
    <w:nsid w:val="45C55ADA"/>
    <w:multiLevelType w:val="hybridMultilevel"/>
    <w:tmpl w:val="6CE88F60"/>
    <w:lvl w:ilvl="0" w:tplc="D1506E5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90A3F6D"/>
    <w:multiLevelType w:val="hybridMultilevel"/>
    <w:tmpl w:val="CF8E2ED4"/>
    <w:lvl w:ilvl="0" w:tplc="1C09001B">
      <w:start w:val="1"/>
      <w:numFmt w:val="lowerRoman"/>
      <w:lvlText w:val="%1."/>
      <w:lvlJc w:val="right"/>
      <w:pPr>
        <w:ind w:left="1440" w:hanging="360"/>
      </w:pPr>
    </w:lvl>
    <w:lvl w:ilvl="1" w:tplc="1C090019" w:tentative="1">
      <w:start w:val="1"/>
      <w:numFmt w:val="lowerLetter"/>
      <w:lvlText w:val="%2."/>
      <w:lvlJc w:val="left"/>
      <w:pPr>
        <w:ind w:left="2160" w:hanging="360"/>
      </w:pPr>
    </w:lvl>
    <w:lvl w:ilvl="2" w:tplc="1C09001B" w:tentative="1">
      <w:start w:val="1"/>
      <w:numFmt w:val="lowerRoman"/>
      <w:lvlText w:val="%3."/>
      <w:lvlJc w:val="right"/>
      <w:pPr>
        <w:ind w:left="2880" w:hanging="180"/>
      </w:pPr>
    </w:lvl>
    <w:lvl w:ilvl="3" w:tplc="1C09000F" w:tentative="1">
      <w:start w:val="1"/>
      <w:numFmt w:val="decimal"/>
      <w:lvlText w:val="%4."/>
      <w:lvlJc w:val="left"/>
      <w:pPr>
        <w:ind w:left="3600" w:hanging="360"/>
      </w:pPr>
    </w:lvl>
    <w:lvl w:ilvl="4" w:tplc="1C090019" w:tentative="1">
      <w:start w:val="1"/>
      <w:numFmt w:val="lowerLetter"/>
      <w:lvlText w:val="%5."/>
      <w:lvlJc w:val="left"/>
      <w:pPr>
        <w:ind w:left="4320" w:hanging="360"/>
      </w:pPr>
    </w:lvl>
    <w:lvl w:ilvl="5" w:tplc="1C09001B" w:tentative="1">
      <w:start w:val="1"/>
      <w:numFmt w:val="lowerRoman"/>
      <w:lvlText w:val="%6."/>
      <w:lvlJc w:val="right"/>
      <w:pPr>
        <w:ind w:left="5040" w:hanging="180"/>
      </w:pPr>
    </w:lvl>
    <w:lvl w:ilvl="6" w:tplc="1C09000F" w:tentative="1">
      <w:start w:val="1"/>
      <w:numFmt w:val="decimal"/>
      <w:lvlText w:val="%7."/>
      <w:lvlJc w:val="left"/>
      <w:pPr>
        <w:ind w:left="5760" w:hanging="360"/>
      </w:pPr>
    </w:lvl>
    <w:lvl w:ilvl="7" w:tplc="1C090019" w:tentative="1">
      <w:start w:val="1"/>
      <w:numFmt w:val="lowerLetter"/>
      <w:lvlText w:val="%8."/>
      <w:lvlJc w:val="left"/>
      <w:pPr>
        <w:ind w:left="6480" w:hanging="360"/>
      </w:pPr>
    </w:lvl>
    <w:lvl w:ilvl="8" w:tplc="1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6E336C2C"/>
    <w:multiLevelType w:val="hybridMultilevel"/>
    <w:tmpl w:val="92A8A7AA"/>
    <w:lvl w:ilvl="0" w:tplc="8A509B9E">
      <w:numFmt w:val="bullet"/>
      <w:lvlText w:val=""/>
      <w:lvlJc w:val="left"/>
      <w:pPr>
        <w:tabs>
          <w:tab w:val="num" w:pos="1080"/>
        </w:tabs>
        <w:ind w:left="1080" w:hanging="720"/>
      </w:pPr>
      <w:rPr>
        <w:rFonts w:ascii="Webdings" w:eastAsia="Times New Roman" w:hAnsi="Webdings" w:cs="Arial" w:hint="default"/>
      </w:rPr>
    </w:lvl>
    <w:lvl w:ilvl="1" w:tplc="925C6FBC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cs="Arial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73337CB"/>
    <w:multiLevelType w:val="hybridMultilevel"/>
    <w:tmpl w:val="ABE61014"/>
    <w:lvl w:ilvl="0" w:tplc="9BEC195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7647BB5"/>
    <w:multiLevelType w:val="hybridMultilevel"/>
    <w:tmpl w:val="B03205E4"/>
    <w:lvl w:ilvl="0" w:tplc="D1506E50">
      <w:start w:val="1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ED16B02"/>
    <w:multiLevelType w:val="hybridMultilevel"/>
    <w:tmpl w:val="76E83B56"/>
    <w:lvl w:ilvl="0" w:tplc="4EE03C44">
      <w:start w:val="1"/>
      <w:numFmt w:val="lowerRoman"/>
      <w:lvlText w:val="(%1)"/>
      <w:lvlJc w:val="left"/>
      <w:pPr>
        <w:tabs>
          <w:tab w:val="num" w:pos="5220"/>
        </w:tabs>
        <w:ind w:left="5220" w:hanging="48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7709570">
      <w:start w:val="1"/>
      <w:numFmt w:val="decimal"/>
      <w:lvlText w:val="%3."/>
      <w:lvlJc w:val="left"/>
      <w:pPr>
        <w:tabs>
          <w:tab w:val="num" w:pos="2520"/>
        </w:tabs>
        <w:ind w:left="2520" w:hanging="540"/>
      </w:pPr>
      <w:rPr>
        <w:rFonts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768DD16">
      <w:start w:val="3"/>
      <w:numFmt w:val="decimal"/>
      <w:lvlText w:val="(%5)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97188853">
    <w:abstractNumId w:val="11"/>
  </w:num>
  <w:num w:numId="2" w16cid:durableId="1612125275">
    <w:abstractNumId w:val="8"/>
  </w:num>
  <w:num w:numId="3" w16cid:durableId="631326815">
    <w:abstractNumId w:val="5"/>
  </w:num>
  <w:num w:numId="4" w16cid:durableId="1733700298">
    <w:abstractNumId w:val="6"/>
  </w:num>
  <w:num w:numId="5" w16cid:durableId="351229712">
    <w:abstractNumId w:val="10"/>
  </w:num>
  <w:num w:numId="6" w16cid:durableId="227611497">
    <w:abstractNumId w:val="1"/>
  </w:num>
  <w:num w:numId="7" w16cid:durableId="1201627070">
    <w:abstractNumId w:val="3"/>
  </w:num>
  <w:num w:numId="8" w16cid:durableId="2142653562">
    <w:abstractNumId w:val="4"/>
  </w:num>
  <w:num w:numId="9" w16cid:durableId="1849903019">
    <w:abstractNumId w:val="0"/>
  </w:num>
  <w:num w:numId="10" w16cid:durableId="582301629">
    <w:abstractNumId w:val="2"/>
  </w:num>
  <w:num w:numId="11" w16cid:durableId="1568347277">
    <w:abstractNumId w:val="7"/>
  </w:num>
  <w:num w:numId="12" w16cid:durableId="193220064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58BC"/>
    <w:rsid w:val="00001EC0"/>
    <w:rsid w:val="00003BD9"/>
    <w:rsid w:val="00016110"/>
    <w:rsid w:val="00036875"/>
    <w:rsid w:val="00045A27"/>
    <w:rsid w:val="00053D8F"/>
    <w:rsid w:val="00060864"/>
    <w:rsid w:val="00060F99"/>
    <w:rsid w:val="00062B9F"/>
    <w:rsid w:val="0006662C"/>
    <w:rsid w:val="00070B42"/>
    <w:rsid w:val="000742E1"/>
    <w:rsid w:val="00080D8B"/>
    <w:rsid w:val="00081376"/>
    <w:rsid w:val="00091C7F"/>
    <w:rsid w:val="000B59E5"/>
    <w:rsid w:val="000C19DC"/>
    <w:rsid w:val="000D23B2"/>
    <w:rsid w:val="000D300A"/>
    <w:rsid w:val="000E15F3"/>
    <w:rsid w:val="000E2E77"/>
    <w:rsid w:val="000E4175"/>
    <w:rsid w:val="00107695"/>
    <w:rsid w:val="00120B62"/>
    <w:rsid w:val="00123B37"/>
    <w:rsid w:val="00131680"/>
    <w:rsid w:val="00141DC2"/>
    <w:rsid w:val="001454F3"/>
    <w:rsid w:val="001500C8"/>
    <w:rsid w:val="001563B4"/>
    <w:rsid w:val="00156E86"/>
    <w:rsid w:val="001619E6"/>
    <w:rsid w:val="00176B44"/>
    <w:rsid w:val="00181EFB"/>
    <w:rsid w:val="001935F0"/>
    <w:rsid w:val="00197B3A"/>
    <w:rsid w:val="001A0889"/>
    <w:rsid w:val="001A3FA8"/>
    <w:rsid w:val="001A56FC"/>
    <w:rsid w:val="001A609E"/>
    <w:rsid w:val="001A66E2"/>
    <w:rsid w:val="001C033F"/>
    <w:rsid w:val="001C401E"/>
    <w:rsid w:val="001D54EC"/>
    <w:rsid w:val="001E15EA"/>
    <w:rsid w:val="001E5A16"/>
    <w:rsid w:val="001F0053"/>
    <w:rsid w:val="00211342"/>
    <w:rsid w:val="00211F6C"/>
    <w:rsid w:val="00225CD8"/>
    <w:rsid w:val="00240933"/>
    <w:rsid w:val="00256FD2"/>
    <w:rsid w:val="00261299"/>
    <w:rsid w:val="00263600"/>
    <w:rsid w:val="0027537C"/>
    <w:rsid w:val="002758BC"/>
    <w:rsid w:val="0028064C"/>
    <w:rsid w:val="00284B02"/>
    <w:rsid w:val="002C2ED1"/>
    <w:rsid w:val="002D10C6"/>
    <w:rsid w:val="002D20C1"/>
    <w:rsid w:val="002F18F3"/>
    <w:rsid w:val="002F7883"/>
    <w:rsid w:val="00307A4B"/>
    <w:rsid w:val="003128FC"/>
    <w:rsid w:val="00312A67"/>
    <w:rsid w:val="00313495"/>
    <w:rsid w:val="00324191"/>
    <w:rsid w:val="0032690E"/>
    <w:rsid w:val="003269E0"/>
    <w:rsid w:val="00337519"/>
    <w:rsid w:val="00344083"/>
    <w:rsid w:val="00347637"/>
    <w:rsid w:val="00365C01"/>
    <w:rsid w:val="00372252"/>
    <w:rsid w:val="00373482"/>
    <w:rsid w:val="00375649"/>
    <w:rsid w:val="003756B7"/>
    <w:rsid w:val="00383743"/>
    <w:rsid w:val="00385A4C"/>
    <w:rsid w:val="003869B3"/>
    <w:rsid w:val="00397C10"/>
    <w:rsid w:val="003A29C2"/>
    <w:rsid w:val="003B51A7"/>
    <w:rsid w:val="003C21F1"/>
    <w:rsid w:val="003D589D"/>
    <w:rsid w:val="003E5105"/>
    <w:rsid w:val="003E5396"/>
    <w:rsid w:val="003F4F73"/>
    <w:rsid w:val="004124B7"/>
    <w:rsid w:val="00415488"/>
    <w:rsid w:val="004209E3"/>
    <w:rsid w:val="00436883"/>
    <w:rsid w:val="00445C0B"/>
    <w:rsid w:val="00447B2A"/>
    <w:rsid w:val="00452C74"/>
    <w:rsid w:val="00455075"/>
    <w:rsid w:val="00455703"/>
    <w:rsid w:val="004639BA"/>
    <w:rsid w:val="00464EC3"/>
    <w:rsid w:val="00472B08"/>
    <w:rsid w:val="00485DF3"/>
    <w:rsid w:val="004906CC"/>
    <w:rsid w:val="0049611D"/>
    <w:rsid w:val="004C4F56"/>
    <w:rsid w:val="004C63E2"/>
    <w:rsid w:val="004D3F30"/>
    <w:rsid w:val="004D6697"/>
    <w:rsid w:val="004D66E2"/>
    <w:rsid w:val="004E0DBC"/>
    <w:rsid w:val="004E5BBA"/>
    <w:rsid w:val="004F2E88"/>
    <w:rsid w:val="00501726"/>
    <w:rsid w:val="0050288F"/>
    <w:rsid w:val="0051368F"/>
    <w:rsid w:val="00522210"/>
    <w:rsid w:val="00530776"/>
    <w:rsid w:val="00537841"/>
    <w:rsid w:val="00544536"/>
    <w:rsid w:val="00545661"/>
    <w:rsid w:val="00554000"/>
    <w:rsid w:val="005658AE"/>
    <w:rsid w:val="00566473"/>
    <w:rsid w:val="0058297D"/>
    <w:rsid w:val="005A4CB6"/>
    <w:rsid w:val="005B55A5"/>
    <w:rsid w:val="005E17BB"/>
    <w:rsid w:val="005F2A67"/>
    <w:rsid w:val="005F75F4"/>
    <w:rsid w:val="00610967"/>
    <w:rsid w:val="006125F6"/>
    <w:rsid w:val="00627133"/>
    <w:rsid w:val="00634308"/>
    <w:rsid w:val="00636C9C"/>
    <w:rsid w:val="00643405"/>
    <w:rsid w:val="00646B61"/>
    <w:rsid w:val="00655FDA"/>
    <w:rsid w:val="006724BE"/>
    <w:rsid w:val="00683C4D"/>
    <w:rsid w:val="00694087"/>
    <w:rsid w:val="006955DB"/>
    <w:rsid w:val="006A0E3B"/>
    <w:rsid w:val="006B45F7"/>
    <w:rsid w:val="006B6D01"/>
    <w:rsid w:val="006C09EB"/>
    <w:rsid w:val="006C3B59"/>
    <w:rsid w:val="006C6CC9"/>
    <w:rsid w:val="006D0870"/>
    <w:rsid w:val="006D5662"/>
    <w:rsid w:val="00706053"/>
    <w:rsid w:val="007069CB"/>
    <w:rsid w:val="0071141A"/>
    <w:rsid w:val="007167C8"/>
    <w:rsid w:val="00716DCD"/>
    <w:rsid w:val="0071790C"/>
    <w:rsid w:val="00724C5E"/>
    <w:rsid w:val="007255E7"/>
    <w:rsid w:val="00736D79"/>
    <w:rsid w:val="007370C5"/>
    <w:rsid w:val="0077429D"/>
    <w:rsid w:val="007756B7"/>
    <w:rsid w:val="007A29D3"/>
    <w:rsid w:val="007C45D0"/>
    <w:rsid w:val="007E51B0"/>
    <w:rsid w:val="007E7328"/>
    <w:rsid w:val="00832CE9"/>
    <w:rsid w:val="00835B6A"/>
    <w:rsid w:val="00850914"/>
    <w:rsid w:val="0085225F"/>
    <w:rsid w:val="00884D12"/>
    <w:rsid w:val="0088657F"/>
    <w:rsid w:val="00890DA5"/>
    <w:rsid w:val="008A20B5"/>
    <w:rsid w:val="008A6184"/>
    <w:rsid w:val="008B08B1"/>
    <w:rsid w:val="008B5024"/>
    <w:rsid w:val="008B6847"/>
    <w:rsid w:val="008D31B9"/>
    <w:rsid w:val="008D3492"/>
    <w:rsid w:val="008F2ECB"/>
    <w:rsid w:val="0090619A"/>
    <w:rsid w:val="00906603"/>
    <w:rsid w:val="00907A14"/>
    <w:rsid w:val="009139EB"/>
    <w:rsid w:val="00926073"/>
    <w:rsid w:val="00934C16"/>
    <w:rsid w:val="009457A5"/>
    <w:rsid w:val="00966FDA"/>
    <w:rsid w:val="00982BFA"/>
    <w:rsid w:val="0099239D"/>
    <w:rsid w:val="009B61F3"/>
    <w:rsid w:val="009C0F06"/>
    <w:rsid w:val="009C2763"/>
    <w:rsid w:val="009D3F4E"/>
    <w:rsid w:val="009D4553"/>
    <w:rsid w:val="009D4FBF"/>
    <w:rsid w:val="009D7616"/>
    <w:rsid w:val="009E5A96"/>
    <w:rsid w:val="009F47DF"/>
    <w:rsid w:val="009F7651"/>
    <w:rsid w:val="00A1281B"/>
    <w:rsid w:val="00A16ED9"/>
    <w:rsid w:val="00A17600"/>
    <w:rsid w:val="00A3199B"/>
    <w:rsid w:val="00A34F42"/>
    <w:rsid w:val="00A3599B"/>
    <w:rsid w:val="00A36A40"/>
    <w:rsid w:val="00A3730A"/>
    <w:rsid w:val="00A415AC"/>
    <w:rsid w:val="00A72276"/>
    <w:rsid w:val="00A93AC2"/>
    <w:rsid w:val="00AA2014"/>
    <w:rsid w:val="00AA27FA"/>
    <w:rsid w:val="00AB45F3"/>
    <w:rsid w:val="00AC20C3"/>
    <w:rsid w:val="00AC47DC"/>
    <w:rsid w:val="00AD27D9"/>
    <w:rsid w:val="00AD4F87"/>
    <w:rsid w:val="00AE2F05"/>
    <w:rsid w:val="00AF3968"/>
    <w:rsid w:val="00B02756"/>
    <w:rsid w:val="00B1014E"/>
    <w:rsid w:val="00B11A0D"/>
    <w:rsid w:val="00B36BA7"/>
    <w:rsid w:val="00B44B2A"/>
    <w:rsid w:val="00B56037"/>
    <w:rsid w:val="00B7494A"/>
    <w:rsid w:val="00B807B4"/>
    <w:rsid w:val="00B8595E"/>
    <w:rsid w:val="00B87AAC"/>
    <w:rsid w:val="00B91CDA"/>
    <w:rsid w:val="00B92104"/>
    <w:rsid w:val="00BA3233"/>
    <w:rsid w:val="00BA3293"/>
    <w:rsid w:val="00BA5738"/>
    <w:rsid w:val="00BC133A"/>
    <w:rsid w:val="00BD3D43"/>
    <w:rsid w:val="00BD7FFC"/>
    <w:rsid w:val="00BE0EA0"/>
    <w:rsid w:val="00BF529F"/>
    <w:rsid w:val="00C06472"/>
    <w:rsid w:val="00C078FF"/>
    <w:rsid w:val="00C207D1"/>
    <w:rsid w:val="00C32038"/>
    <w:rsid w:val="00C32C39"/>
    <w:rsid w:val="00C41A3F"/>
    <w:rsid w:val="00C41D09"/>
    <w:rsid w:val="00C467D1"/>
    <w:rsid w:val="00C47E30"/>
    <w:rsid w:val="00C76E3A"/>
    <w:rsid w:val="00CA1B3D"/>
    <w:rsid w:val="00CB20A3"/>
    <w:rsid w:val="00CB40BF"/>
    <w:rsid w:val="00CC5A20"/>
    <w:rsid w:val="00CD674F"/>
    <w:rsid w:val="00CF033A"/>
    <w:rsid w:val="00D10CC8"/>
    <w:rsid w:val="00D11CF2"/>
    <w:rsid w:val="00D14EFC"/>
    <w:rsid w:val="00D152AC"/>
    <w:rsid w:val="00D20EE3"/>
    <w:rsid w:val="00D2209B"/>
    <w:rsid w:val="00D237C3"/>
    <w:rsid w:val="00D364F1"/>
    <w:rsid w:val="00D418DD"/>
    <w:rsid w:val="00D42E56"/>
    <w:rsid w:val="00D44CE0"/>
    <w:rsid w:val="00D51CB0"/>
    <w:rsid w:val="00D55374"/>
    <w:rsid w:val="00D60B7B"/>
    <w:rsid w:val="00D67ADE"/>
    <w:rsid w:val="00D7205E"/>
    <w:rsid w:val="00D745E7"/>
    <w:rsid w:val="00D749FD"/>
    <w:rsid w:val="00D83DDF"/>
    <w:rsid w:val="00D9228B"/>
    <w:rsid w:val="00DA03D0"/>
    <w:rsid w:val="00DA5FBF"/>
    <w:rsid w:val="00DD19B5"/>
    <w:rsid w:val="00DE4A6E"/>
    <w:rsid w:val="00DE6204"/>
    <w:rsid w:val="00DF0A17"/>
    <w:rsid w:val="00DF1CB0"/>
    <w:rsid w:val="00E10F40"/>
    <w:rsid w:val="00E16F8D"/>
    <w:rsid w:val="00E20497"/>
    <w:rsid w:val="00E26433"/>
    <w:rsid w:val="00E42260"/>
    <w:rsid w:val="00E443DD"/>
    <w:rsid w:val="00E45C4A"/>
    <w:rsid w:val="00E461D7"/>
    <w:rsid w:val="00E5092D"/>
    <w:rsid w:val="00E563B1"/>
    <w:rsid w:val="00E63E25"/>
    <w:rsid w:val="00E67BD2"/>
    <w:rsid w:val="00E73BC2"/>
    <w:rsid w:val="00E779BA"/>
    <w:rsid w:val="00E87022"/>
    <w:rsid w:val="00E9551D"/>
    <w:rsid w:val="00EB0BD6"/>
    <w:rsid w:val="00EC2DF5"/>
    <w:rsid w:val="00EC687E"/>
    <w:rsid w:val="00ED1234"/>
    <w:rsid w:val="00ED362F"/>
    <w:rsid w:val="00EE1435"/>
    <w:rsid w:val="00EE6AB2"/>
    <w:rsid w:val="00EF40E7"/>
    <w:rsid w:val="00F17642"/>
    <w:rsid w:val="00F30282"/>
    <w:rsid w:val="00F31AC1"/>
    <w:rsid w:val="00F31EA2"/>
    <w:rsid w:val="00F35E9E"/>
    <w:rsid w:val="00F6386C"/>
    <w:rsid w:val="00F74D44"/>
    <w:rsid w:val="00F76730"/>
    <w:rsid w:val="00F838BC"/>
    <w:rsid w:val="00F9126C"/>
    <w:rsid w:val="00F921F9"/>
    <w:rsid w:val="00FA7782"/>
    <w:rsid w:val="00FB1B04"/>
    <w:rsid w:val="00FB6475"/>
    <w:rsid w:val="00FC0B9B"/>
    <w:rsid w:val="00FC1C2A"/>
    <w:rsid w:val="00FD2306"/>
    <w:rsid w:val="00FD5358"/>
    <w:rsid w:val="00FD59BF"/>
    <w:rsid w:val="00FD7370"/>
    <w:rsid w:val="00FE0CD6"/>
    <w:rsid w:val="00FE3777"/>
    <w:rsid w:val="00FE7865"/>
    <w:rsid w:val="00FF3102"/>
    <w:rsid w:val="00FF7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3697724"/>
  <w15:docId w15:val="{5C0D609F-C5EC-440C-BE5B-610C0BE5DD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ZA" w:eastAsia="en-ZA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B20A3"/>
    <w:rPr>
      <w:rFonts w:ascii="Times New Roman" w:eastAsia="Times New Roman" w:hAnsi="Times New Roman"/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link w:val="Heading1Char"/>
    <w:qFormat/>
    <w:rsid w:val="00CB20A3"/>
    <w:pPr>
      <w:keepNext/>
      <w:jc w:val="center"/>
      <w:outlineLvl w:val="0"/>
    </w:pPr>
    <w:rPr>
      <w:rFonts w:ascii="Arial" w:hAnsi="Arial" w:cs="Arial"/>
      <w:b/>
      <w:bCs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35E9E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35E9E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F35E9E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F35E9E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F35E9E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CB20A3"/>
    <w:rPr>
      <w:rFonts w:ascii="Arial" w:eastAsia="Times New Roman" w:hAnsi="Arial" w:cs="Arial"/>
      <w:b/>
      <w:bCs/>
      <w:sz w:val="24"/>
      <w:szCs w:val="24"/>
      <w:lang w:val="en-GB"/>
    </w:rPr>
  </w:style>
  <w:style w:type="paragraph" w:styleId="BodyText">
    <w:name w:val="Body Text"/>
    <w:basedOn w:val="Normal"/>
    <w:link w:val="BodyTextChar"/>
    <w:rsid w:val="00CB20A3"/>
    <w:rPr>
      <w:rFonts w:ascii="Arial" w:hAnsi="Arial" w:cs="Arial"/>
      <w:b/>
      <w:bCs/>
      <w:sz w:val="22"/>
    </w:rPr>
  </w:style>
  <w:style w:type="character" w:customStyle="1" w:styleId="BodyTextChar">
    <w:name w:val="Body Text Char"/>
    <w:link w:val="BodyText"/>
    <w:rsid w:val="00CB20A3"/>
    <w:rPr>
      <w:rFonts w:ascii="Arial" w:eastAsia="Times New Roman" w:hAnsi="Arial" w:cs="Arial"/>
      <w:b/>
      <w:bCs/>
      <w:szCs w:val="24"/>
      <w:lang w:val="en-GB"/>
    </w:rPr>
  </w:style>
  <w:style w:type="paragraph" w:styleId="Footer">
    <w:name w:val="footer"/>
    <w:basedOn w:val="Normal"/>
    <w:link w:val="FooterChar"/>
    <w:uiPriority w:val="99"/>
    <w:rsid w:val="00CB20A3"/>
    <w:pPr>
      <w:tabs>
        <w:tab w:val="center" w:pos="4153"/>
        <w:tab w:val="right" w:pos="8306"/>
      </w:tabs>
    </w:pPr>
  </w:style>
  <w:style w:type="character" w:customStyle="1" w:styleId="FooterChar">
    <w:name w:val="Footer Char"/>
    <w:link w:val="Footer"/>
    <w:uiPriority w:val="99"/>
    <w:rsid w:val="00CB20A3"/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PageNumber">
    <w:name w:val="page number"/>
    <w:basedOn w:val="DefaultParagraphFont"/>
    <w:rsid w:val="00CB20A3"/>
  </w:style>
  <w:style w:type="character" w:styleId="Hyperlink">
    <w:name w:val="Hyperlink"/>
    <w:rsid w:val="00CB20A3"/>
    <w:rPr>
      <w:color w:val="0000FF"/>
      <w:u w:val="single"/>
    </w:rPr>
  </w:style>
  <w:style w:type="paragraph" w:styleId="BodyText2">
    <w:name w:val="Body Text 2"/>
    <w:basedOn w:val="Normal"/>
    <w:link w:val="BodyText2Char"/>
    <w:rsid w:val="00CB20A3"/>
    <w:pPr>
      <w:jc w:val="both"/>
    </w:pPr>
    <w:rPr>
      <w:rFonts w:ascii="Arial" w:hAnsi="Arial" w:cs="Arial"/>
      <w:b/>
      <w:bCs/>
      <w:sz w:val="22"/>
    </w:rPr>
  </w:style>
  <w:style w:type="character" w:customStyle="1" w:styleId="BodyText2Char">
    <w:name w:val="Body Text 2 Char"/>
    <w:link w:val="BodyText2"/>
    <w:rsid w:val="00CB20A3"/>
    <w:rPr>
      <w:rFonts w:ascii="Arial" w:eastAsia="Times New Roman" w:hAnsi="Arial" w:cs="Arial"/>
      <w:b/>
      <w:bCs/>
      <w:szCs w:val="24"/>
      <w:lang w:val="en-GB"/>
    </w:rPr>
  </w:style>
  <w:style w:type="paragraph" w:styleId="BodyTextIndent3">
    <w:name w:val="Body Text Indent 3"/>
    <w:basedOn w:val="Normal"/>
    <w:link w:val="BodyTextIndent3Char"/>
    <w:rsid w:val="00CB20A3"/>
    <w:pPr>
      <w:tabs>
        <w:tab w:val="left" w:pos="1080"/>
      </w:tabs>
      <w:spacing w:line="276" w:lineRule="auto"/>
      <w:ind w:left="1080" w:hanging="720"/>
    </w:pPr>
    <w:rPr>
      <w:rFonts w:ascii="Arial" w:hAnsi="Arial" w:cs="Arial"/>
      <w:sz w:val="20"/>
      <w:szCs w:val="20"/>
    </w:rPr>
  </w:style>
  <w:style w:type="character" w:customStyle="1" w:styleId="BodyTextIndent3Char">
    <w:name w:val="Body Text Indent 3 Char"/>
    <w:link w:val="BodyTextIndent3"/>
    <w:rsid w:val="00CB20A3"/>
    <w:rPr>
      <w:rFonts w:ascii="Arial" w:eastAsia="Times New Roman" w:hAnsi="Arial" w:cs="Arial"/>
      <w:sz w:val="20"/>
      <w:szCs w:val="20"/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B20A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B20A3"/>
    <w:rPr>
      <w:rFonts w:ascii="Tahoma" w:eastAsia="Times New Roman" w:hAnsi="Tahoma" w:cs="Tahoma"/>
      <w:sz w:val="16"/>
      <w:szCs w:val="16"/>
      <w:lang w:val="en-GB"/>
    </w:rPr>
  </w:style>
  <w:style w:type="character" w:styleId="Strong">
    <w:name w:val="Strong"/>
    <w:uiPriority w:val="22"/>
    <w:qFormat/>
    <w:rsid w:val="008D3492"/>
    <w:rPr>
      <w:b/>
      <w:bCs/>
    </w:rPr>
  </w:style>
  <w:style w:type="table" w:styleId="TableGrid">
    <w:name w:val="Table Grid"/>
    <w:basedOn w:val="TableNormal"/>
    <w:uiPriority w:val="59"/>
    <w:rsid w:val="000E2E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C20C3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AC20C3"/>
    <w:rPr>
      <w:rFonts w:ascii="Times New Roman" w:eastAsia="Times New Roman" w:hAnsi="Times New Roman"/>
      <w:sz w:val="24"/>
      <w:szCs w:val="24"/>
      <w:lang w:val="en-GB" w:eastAsia="en-US"/>
    </w:rPr>
  </w:style>
  <w:style w:type="character" w:styleId="CommentReference">
    <w:name w:val="annotation reference"/>
    <w:uiPriority w:val="99"/>
    <w:semiHidden/>
    <w:unhideWhenUsed/>
    <w:rsid w:val="00312A6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12A67"/>
    <w:rPr>
      <w:rFonts w:ascii="Calibri" w:hAnsi="Calibri"/>
      <w:sz w:val="20"/>
      <w:szCs w:val="20"/>
      <w:lang w:val="en-ZA" w:eastAsia="en-ZA"/>
    </w:rPr>
  </w:style>
  <w:style w:type="character" w:customStyle="1" w:styleId="CommentTextChar">
    <w:name w:val="Comment Text Char"/>
    <w:link w:val="CommentText"/>
    <w:uiPriority w:val="99"/>
    <w:rsid w:val="00312A67"/>
    <w:rPr>
      <w:rFonts w:eastAsia="Times New Roman"/>
    </w:rPr>
  </w:style>
  <w:style w:type="paragraph" w:styleId="NoSpacing">
    <w:name w:val="No Spacing"/>
    <w:link w:val="NoSpacingChar"/>
    <w:uiPriority w:val="1"/>
    <w:qFormat/>
    <w:rsid w:val="0071790C"/>
    <w:rPr>
      <w:rFonts w:eastAsia="MS Mincho" w:cs="Arial"/>
      <w:sz w:val="22"/>
      <w:szCs w:val="22"/>
      <w:lang w:val="en-US" w:eastAsia="ja-JP"/>
    </w:rPr>
  </w:style>
  <w:style w:type="character" w:customStyle="1" w:styleId="NoSpacingChar">
    <w:name w:val="No Spacing Char"/>
    <w:link w:val="NoSpacing"/>
    <w:uiPriority w:val="1"/>
    <w:rsid w:val="0071790C"/>
    <w:rPr>
      <w:rFonts w:eastAsia="MS Mincho" w:cs="Arial"/>
      <w:sz w:val="22"/>
      <w:szCs w:val="22"/>
      <w:lang w:val="en-US" w:eastAsia="ja-JP"/>
    </w:rPr>
  </w:style>
  <w:style w:type="paragraph" w:styleId="NormalWeb">
    <w:name w:val="Normal (Web)"/>
    <w:basedOn w:val="Normal"/>
    <w:uiPriority w:val="99"/>
    <w:unhideWhenUsed/>
    <w:rsid w:val="00C078FF"/>
    <w:pPr>
      <w:spacing w:before="100" w:beforeAutospacing="1" w:after="100" w:afterAutospacing="1"/>
    </w:pPr>
    <w:rPr>
      <w:lang w:val="en-ZA" w:eastAsia="en-ZA"/>
    </w:rPr>
  </w:style>
  <w:style w:type="paragraph" w:customStyle="1" w:styleId="BasicParagraph">
    <w:name w:val="[Basic Paragraph]"/>
    <w:basedOn w:val="Normal"/>
    <w:uiPriority w:val="99"/>
    <w:rsid w:val="00C06472"/>
    <w:pPr>
      <w:suppressAutoHyphens/>
      <w:autoSpaceDE w:val="0"/>
      <w:autoSpaceDN w:val="0"/>
      <w:adjustRightInd w:val="0"/>
      <w:spacing w:line="288" w:lineRule="auto"/>
      <w:textAlignment w:val="center"/>
    </w:pPr>
    <w:rPr>
      <w:rFonts w:ascii="Gotham Light" w:eastAsia="Calibri" w:hAnsi="Gotham Light" w:cs="Gotham Light"/>
      <w:color w:val="000000"/>
      <w:spacing w:val="3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20B62"/>
    <w:rPr>
      <w:rFonts w:ascii="Times New Roman" w:hAnsi="Times New Roman"/>
      <w:b/>
      <w:bCs/>
      <w:lang w:val="en-GB" w:eastAsia="en-US"/>
    </w:rPr>
  </w:style>
  <w:style w:type="character" w:customStyle="1" w:styleId="CommentSubjectChar">
    <w:name w:val="Comment Subject Char"/>
    <w:link w:val="CommentSubject"/>
    <w:uiPriority w:val="99"/>
    <w:semiHidden/>
    <w:rsid w:val="00120B62"/>
    <w:rPr>
      <w:rFonts w:ascii="Times New Roman" w:eastAsia="Times New Roman" w:hAnsi="Times New Roman"/>
      <w:b/>
      <w:bCs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B6475"/>
    <w:rPr>
      <w:sz w:val="20"/>
      <w:szCs w:val="20"/>
    </w:rPr>
  </w:style>
  <w:style w:type="character" w:customStyle="1" w:styleId="FootnoteTextChar">
    <w:name w:val="Footnote Text Char"/>
    <w:link w:val="FootnoteText"/>
    <w:uiPriority w:val="99"/>
    <w:semiHidden/>
    <w:rsid w:val="00FB6475"/>
    <w:rPr>
      <w:rFonts w:ascii="Times New Roman" w:eastAsia="Times New Roman" w:hAnsi="Times New Roman"/>
      <w:lang w:val="en-GB" w:eastAsia="en-US"/>
    </w:rPr>
  </w:style>
  <w:style w:type="character" w:styleId="FootnoteReference">
    <w:name w:val="footnote reference"/>
    <w:uiPriority w:val="99"/>
    <w:semiHidden/>
    <w:unhideWhenUsed/>
    <w:rsid w:val="00FB6475"/>
    <w:rPr>
      <w:vertAlign w:val="superscript"/>
    </w:rPr>
  </w:style>
  <w:style w:type="character" w:customStyle="1" w:styleId="Heading2Char">
    <w:name w:val="Heading 2 Char"/>
    <w:link w:val="Heading2"/>
    <w:uiPriority w:val="9"/>
    <w:rsid w:val="00F35E9E"/>
    <w:rPr>
      <w:rFonts w:ascii="Cambria" w:eastAsia="Times New Roman" w:hAnsi="Cambria" w:cs="Times New Roman"/>
      <w:b/>
      <w:bCs/>
      <w:i/>
      <w:iCs/>
      <w:sz w:val="28"/>
      <w:szCs w:val="28"/>
      <w:lang w:val="en-GB" w:eastAsia="en-US"/>
    </w:rPr>
  </w:style>
  <w:style w:type="character" w:customStyle="1" w:styleId="Heading3Char">
    <w:name w:val="Heading 3 Char"/>
    <w:link w:val="Heading3"/>
    <w:uiPriority w:val="9"/>
    <w:rsid w:val="00F35E9E"/>
    <w:rPr>
      <w:rFonts w:ascii="Cambria" w:eastAsia="Times New Roman" w:hAnsi="Cambria" w:cs="Times New Roman"/>
      <w:b/>
      <w:bCs/>
      <w:sz w:val="26"/>
      <w:szCs w:val="26"/>
      <w:lang w:val="en-GB" w:eastAsia="en-US"/>
    </w:rPr>
  </w:style>
  <w:style w:type="character" w:customStyle="1" w:styleId="Heading4Char">
    <w:name w:val="Heading 4 Char"/>
    <w:link w:val="Heading4"/>
    <w:uiPriority w:val="9"/>
    <w:rsid w:val="00F35E9E"/>
    <w:rPr>
      <w:rFonts w:ascii="Calibri" w:eastAsia="Times New Roman" w:hAnsi="Calibri" w:cs="Times New Roman"/>
      <w:b/>
      <w:bCs/>
      <w:sz w:val="28"/>
      <w:szCs w:val="28"/>
      <w:lang w:val="en-GB" w:eastAsia="en-US"/>
    </w:rPr>
  </w:style>
  <w:style w:type="character" w:customStyle="1" w:styleId="Heading5Char">
    <w:name w:val="Heading 5 Char"/>
    <w:link w:val="Heading5"/>
    <w:uiPriority w:val="9"/>
    <w:rsid w:val="00F35E9E"/>
    <w:rPr>
      <w:rFonts w:ascii="Calibri" w:eastAsia="Times New Roman" w:hAnsi="Calibri" w:cs="Times New Roman"/>
      <w:b/>
      <w:bCs/>
      <w:i/>
      <w:iCs/>
      <w:sz w:val="26"/>
      <w:szCs w:val="26"/>
      <w:lang w:val="en-GB" w:eastAsia="en-US"/>
    </w:rPr>
  </w:style>
  <w:style w:type="character" w:customStyle="1" w:styleId="Heading6Char">
    <w:name w:val="Heading 6 Char"/>
    <w:link w:val="Heading6"/>
    <w:uiPriority w:val="9"/>
    <w:rsid w:val="00F35E9E"/>
    <w:rPr>
      <w:rFonts w:ascii="Calibri" w:eastAsia="Times New Roman" w:hAnsi="Calibri" w:cs="Times New Roman"/>
      <w:b/>
      <w:bCs/>
      <w:sz w:val="22"/>
      <w:szCs w:val="22"/>
      <w:lang w:val="en-GB" w:eastAsia="en-US"/>
    </w:rPr>
  </w:style>
  <w:style w:type="table" w:styleId="MediumGrid1">
    <w:name w:val="Medium Grid 1"/>
    <w:basedOn w:val="TableNormal"/>
    <w:uiPriority w:val="67"/>
    <w:rsid w:val="00225CD8"/>
    <w:tblPr>
      <w:tblStyleRowBandSize w:val="1"/>
      <w:tblStyleColBandSize w:val="1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  <w:insideV w:val="single" w:sz="8" w:space="0" w:color="404040"/>
      </w:tblBorders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customStyle="1" w:styleId="TableGrid1">
    <w:name w:val="Table Grid1"/>
    <w:basedOn w:val="TableNormal"/>
    <w:next w:val="TableGrid"/>
    <w:uiPriority w:val="59"/>
    <w:rsid w:val="00FD59BF"/>
    <w:rPr>
      <w:sz w:val="22"/>
      <w:szCs w:val="22"/>
      <w:lang w:val="en-US"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Revision">
    <w:name w:val="Revision"/>
    <w:hidden/>
    <w:uiPriority w:val="99"/>
    <w:semiHidden/>
    <w:rsid w:val="00706053"/>
    <w:rPr>
      <w:rFonts w:ascii="Times New Roman" w:eastAsia="Times New Roman" w:hAnsi="Times New Roman"/>
      <w:sz w:val="24"/>
      <w:szCs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090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2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lma\AppData\Local\Temp\Temp1_Fwd%20Municipal%20Pro-Forma%20Templates.zip\T1.%20Pre-consultation%20application%20form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D638C9-860E-44AD-A655-8481B1BCB2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T1. Pre-consultation application form</Template>
  <TotalTime>3</TotalTime>
  <Pages>12</Pages>
  <Words>2839</Words>
  <Characters>16183</Characters>
  <Application>Microsoft Office Word</Application>
  <DocSecurity>0</DocSecurity>
  <Lines>134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Uthungulu District Municipality</Company>
  <LinksUpToDate>false</LinksUpToDate>
  <CharactersWithSpaces>18985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Elma du Plessis</dc:creator>
  <cp:keywords/>
  <dc:description/>
  <cp:lastModifiedBy>Johan Marais</cp:lastModifiedBy>
  <cp:revision>2</cp:revision>
  <cp:lastPrinted>2015-09-16T07:47:00Z</cp:lastPrinted>
  <dcterms:created xsi:type="dcterms:W3CDTF">2023-01-24T08:31:00Z</dcterms:created>
  <dcterms:modified xsi:type="dcterms:W3CDTF">2023-01-24T08:31:00Z</dcterms:modified>
</cp:coreProperties>
</file>